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837"/>
        <w:gridCol w:w="3163"/>
        <w:gridCol w:w="5304"/>
        <w:gridCol w:w="1129"/>
      </w:tblGrid>
      <w:tr w:rsidR="009E6FA1" w:rsidRPr="00F152CE" w:rsidTr="00CE2490">
        <w:trPr>
          <w:trHeight w:hRule="exact" w:val="680"/>
          <w:tblHeader/>
          <w:jc w:val="center"/>
        </w:trPr>
        <w:tc>
          <w:tcPr>
            <w:tcW w:w="8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6FA1" w:rsidRPr="00F152CE" w:rsidRDefault="009E6FA1" w:rsidP="00992E4F">
            <w:pPr>
              <w:jc w:val="center"/>
              <w:rPr>
                <w:bCs/>
                <w:kern w:val="32"/>
              </w:rPr>
            </w:pPr>
            <w:r w:rsidRPr="00F152CE">
              <w:rPr>
                <w:bCs/>
                <w:kern w:val="32"/>
              </w:rPr>
              <w:t>Номер</w:t>
            </w:r>
          </w:p>
          <w:p w:rsidR="009E6FA1" w:rsidRPr="00F152CE" w:rsidRDefault="009E6FA1" w:rsidP="00992E4F">
            <w:pPr>
              <w:jc w:val="center"/>
              <w:rPr>
                <w:bCs/>
                <w:kern w:val="32"/>
              </w:rPr>
            </w:pPr>
            <w:r w:rsidRPr="00F152CE">
              <w:rPr>
                <w:bCs/>
                <w:kern w:val="32"/>
              </w:rPr>
              <w:t>тома</w:t>
            </w:r>
          </w:p>
        </w:tc>
        <w:tc>
          <w:tcPr>
            <w:tcW w:w="31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6FA1" w:rsidRPr="00F152CE" w:rsidRDefault="009E6FA1" w:rsidP="00992E4F">
            <w:pPr>
              <w:ind w:right="180"/>
              <w:jc w:val="center"/>
              <w:rPr>
                <w:bCs/>
                <w:kern w:val="32"/>
              </w:rPr>
            </w:pPr>
            <w:r w:rsidRPr="00F152CE">
              <w:rPr>
                <w:bCs/>
                <w:kern w:val="32"/>
              </w:rPr>
              <w:t>Обозначение</w:t>
            </w:r>
          </w:p>
        </w:tc>
        <w:tc>
          <w:tcPr>
            <w:tcW w:w="5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6FA1" w:rsidRPr="00F152CE" w:rsidRDefault="009E6FA1" w:rsidP="00992E4F">
            <w:pPr>
              <w:ind w:right="180"/>
              <w:jc w:val="center"/>
              <w:rPr>
                <w:bCs/>
                <w:kern w:val="32"/>
              </w:rPr>
            </w:pPr>
            <w:r w:rsidRPr="00F152CE">
              <w:rPr>
                <w:bCs/>
                <w:kern w:val="32"/>
              </w:rPr>
              <w:t>Наименование</w:t>
            </w:r>
          </w:p>
        </w:tc>
        <w:tc>
          <w:tcPr>
            <w:tcW w:w="11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E6FA1" w:rsidRPr="00F152CE" w:rsidRDefault="009E6FA1" w:rsidP="00992E4F">
            <w:pPr>
              <w:ind w:left="-108" w:right="-132"/>
              <w:jc w:val="center"/>
              <w:rPr>
                <w:bCs/>
                <w:kern w:val="32"/>
              </w:rPr>
            </w:pPr>
            <w:r w:rsidRPr="00F152CE">
              <w:rPr>
                <w:bCs/>
                <w:kern w:val="32"/>
              </w:rPr>
              <w:t>Приме</w:t>
            </w:r>
            <w:r>
              <w:rPr>
                <w:bCs/>
                <w:kern w:val="32"/>
              </w:rPr>
              <w:t>-</w:t>
            </w:r>
            <w:proofErr w:type="spellStart"/>
            <w:r w:rsidRPr="00F152CE">
              <w:rPr>
                <w:bCs/>
                <w:kern w:val="32"/>
              </w:rPr>
              <w:t>чание</w:t>
            </w:r>
            <w:proofErr w:type="spellEnd"/>
          </w:p>
        </w:tc>
      </w:tr>
      <w:tr w:rsidR="00CE2490" w:rsidRPr="00F152CE" w:rsidTr="00CE2490">
        <w:trPr>
          <w:trHeight w:val="454"/>
          <w:jc w:val="center"/>
        </w:trPr>
        <w:tc>
          <w:tcPr>
            <w:tcW w:w="83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E2490" w:rsidRPr="00AF7EEA" w:rsidRDefault="00CE2490" w:rsidP="00992E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6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E2490" w:rsidRPr="00AF7EEA" w:rsidRDefault="00CE2490" w:rsidP="00CD2DA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bookmarkStart w:id="0" w:name="_GoBack"/>
            <w:bookmarkEnd w:id="0"/>
            <w:r w:rsidRPr="00AF7EEA">
              <w:rPr>
                <w:lang w:eastAsia="en-US"/>
              </w:rPr>
              <w:t>ПЗ</w:t>
            </w:r>
          </w:p>
        </w:tc>
        <w:tc>
          <w:tcPr>
            <w:tcW w:w="530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E2490" w:rsidRPr="00AF7EEA" w:rsidRDefault="00FD04DC" w:rsidP="00CD2DA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Раздел 1 Пояснительная записка</w:t>
            </w:r>
          </w:p>
        </w:tc>
        <w:tc>
          <w:tcPr>
            <w:tcW w:w="112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E2490" w:rsidRPr="00F152CE" w:rsidRDefault="00CE2490" w:rsidP="00992E4F">
            <w:pPr>
              <w:spacing w:line="360" w:lineRule="auto"/>
              <w:ind w:right="180"/>
              <w:rPr>
                <w:bCs/>
                <w:kern w:val="32"/>
              </w:rPr>
            </w:pPr>
          </w:p>
        </w:tc>
      </w:tr>
      <w:tr w:rsidR="00CE2490" w:rsidRPr="00F152CE" w:rsidTr="00CD2DA2">
        <w:trPr>
          <w:trHeight w:val="454"/>
          <w:jc w:val="center"/>
        </w:trPr>
        <w:tc>
          <w:tcPr>
            <w:tcW w:w="837" w:type="dxa"/>
            <w:tcBorders>
              <w:right w:val="single" w:sz="12" w:space="0" w:color="auto"/>
            </w:tcBorders>
            <w:vAlign w:val="center"/>
          </w:tcPr>
          <w:p w:rsidR="00CE2490" w:rsidRPr="00AF7EEA" w:rsidRDefault="00CE2490" w:rsidP="00992E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E2490" w:rsidRPr="00AF7EEA" w:rsidRDefault="00672660" w:rsidP="00CD2D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ПЗУ</w:t>
            </w:r>
          </w:p>
        </w:tc>
        <w:tc>
          <w:tcPr>
            <w:tcW w:w="53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E2490" w:rsidRPr="00AF7EEA" w:rsidRDefault="00FD04DC" w:rsidP="00CD2DA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Раздел 2 </w:t>
            </w:r>
            <w:r w:rsidR="00CE2490" w:rsidRPr="00AF7EEA">
              <w:rPr>
                <w:lang w:eastAsia="en-US"/>
              </w:rPr>
              <w:t xml:space="preserve">Схема планировочной </w:t>
            </w:r>
          </w:p>
        </w:tc>
        <w:tc>
          <w:tcPr>
            <w:tcW w:w="1129" w:type="dxa"/>
            <w:tcBorders>
              <w:left w:val="single" w:sz="12" w:space="0" w:color="auto"/>
            </w:tcBorders>
            <w:vAlign w:val="center"/>
          </w:tcPr>
          <w:p w:rsidR="00CE2490" w:rsidRPr="00F152CE" w:rsidRDefault="00CE2490" w:rsidP="00992E4F">
            <w:pPr>
              <w:spacing w:line="360" w:lineRule="auto"/>
              <w:ind w:right="180"/>
              <w:rPr>
                <w:bCs/>
                <w:kern w:val="32"/>
              </w:rPr>
            </w:pPr>
          </w:p>
        </w:tc>
      </w:tr>
      <w:tr w:rsidR="00CE2490" w:rsidRPr="00F152CE" w:rsidTr="00CE2490">
        <w:trPr>
          <w:trHeight w:val="454"/>
          <w:jc w:val="center"/>
        </w:trPr>
        <w:tc>
          <w:tcPr>
            <w:tcW w:w="837" w:type="dxa"/>
            <w:tcBorders>
              <w:right w:val="single" w:sz="12" w:space="0" w:color="auto"/>
            </w:tcBorders>
            <w:vAlign w:val="center"/>
          </w:tcPr>
          <w:p w:rsidR="00CE2490" w:rsidRPr="00AF7EEA" w:rsidRDefault="00CE2490" w:rsidP="00992E4F">
            <w:pPr>
              <w:rPr>
                <w:lang w:eastAsia="en-US"/>
              </w:rPr>
            </w:pPr>
          </w:p>
        </w:tc>
        <w:tc>
          <w:tcPr>
            <w:tcW w:w="31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E2490" w:rsidRPr="00AF7EEA" w:rsidRDefault="00CE2490" w:rsidP="00CD2DA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53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E2490" w:rsidRPr="00AF7EEA" w:rsidRDefault="00CE2490" w:rsidP="00CD2DA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AF7EEA">
              <w:rPr>
                <w:lang w:eastAsia="en-US"/>
              </w:rPr>
              <w:t>организации земельного участка</w:t>
            </w:r>
          </w:p>
        </w:tc>
        <w:tc>
          <w:tcPr>
            <w:tcW w:w="1129" w:type="dxa"/>
            <w:tcBorders>
              <w:left w:val="single" w:sz="12" w:space="0" w:color="auto"/>
            </w:tcBorders>
            <w:vAlign w:val="center"/>
          </w:tcPr>
          <w:p w:rsidR="00CE2490" w:rsidRPr="00F152CE" w:rsidRDefault="00CE2490" w:rsidP="00992E4F">
            <w:pPr>
              <w:spacing w:line="360" w:lineRule="auto"/>
              <w:ind w:right="180"/>
              <w:rPr>
                <w:bCs/>
                <w:kern w:val="32"/>
              </w:rPr>
            </w:pPr>
          </w:p>
        </w:tc>
      </w:tr>
      <w:tr w:rsidR="00CE2490" w:rsidRPr="00F152CE" w:rsidTr="00CE2490">
        <w:trPr>
          <w:trHeight w:val="454"/>
          <w:jc w:val="center"/>
        </w:trPr>
        <w:tc>
          <w:tcPr>
            <w:tcW w:w="837" w:type="dxa"/>
            <w:tcBorders>
              <w:right w:val="single" w:sz="12" w:space="0" w:color="auto"/>
            </w:tcBorders>
            <w:vAlign w:val="center"/>
          </w:tcPr>
          <w:p w:rsidR="00CE2490" w:rsidRPr="00AF7EEA" w:rsidRDefault="00CE2490" w:rsidP="00992E4F">
            <w:pPr>
              <w:rPr>
                <w:lang w:eastAsia="en-US"/>
              </w:rPr>
            </w:pPr>
          </w:p>
        </w:tc>
        <w:tc>
          <w:tcPr>
            <w:tcW w:w="31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E2490" w:rsidRPr="00AF7EEA" w:rsidRDefault="00CE2490" w:rsidP="00CD2DA2">
            <w:pPr>
              <w:spacing w:line="276" w:lineRule="auto"/>
              <w:rPr>
                <w:lang w:eastAsia="en-US"/>
              </w:rPr>
            </w:pPr>
            <w:r w:rsidRPr="00AF7EEA">
              <w:rPr>
                <w:lang w:eastAsia="en-US"/>
              </w:rPr>
              <w:t>АР</w:t>
            </w:r>
          </w:p>
        </w:tc>
        <w:tc>
          <w:tcPr>
            <w:tcW w:w="53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E2490" w:rsidRPr="00AF7EEA" w:rsidRDefault="00FD04DC" w:rsidP="00CD2DA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Раздел 3 Архитектурные решения</w:t>
            </w:r>
          </w:p>
        </w:tc>
        <w:tc>
          <w:tcPr>
            <w:tcW w:w="1129" w:type="dxa"/>
            <w:tcBorders>
              <w:left w:val="single" w:sz="12" w:space="0" w:color="auto"/>
            </w:tcBorders>
            <w:vAlign w:val="center"/>
          </w:tcPr>
          <w:p w:rsidR="00CE2490" w:rsidRPr="00F152CE" w:rsidRDefault="00CE2490" w:rsidP="00992E4F">
            <w:pPr>
              <w:spacing w:line="360" w:lineRule="auto"/>
              <w:ind w:right="180"/>
              <w:rPr>
                <w:bCs/>
                <w:kern w:val="32"/>
              </w:rPr>
            </w:pPr>
          </w:p>
        </w:tc>
      </w:tr>
      <w:tr w:rsidR="00CE2490" w:rsidRPr="00F152CE" w:rsidTr="00CE2490">
        <w:trPr>
          <w:trHeight w:val="454"/>
          <w:jc w:val="center"/>
        </w:trPr>
        <w:tc>
          <w:tcPr>
            <w:tcW w:w="837" w:type="dxa"/>
            <w:tcBorders>
              <w:right w:val="single" w:sz="12" w:space="0" w:color="auto"/>
            </w:tcBorders>
            <w:vAlign w:val="center"/>
          </w:tcPr>
          <w:p w:rsidR="00CE2490" w:rsidRPr="00AF7EEA" w:rsidRDefault="00CE2490" w:rsidP="00992E4F">
            <w:pPr>
              <w:rPr>
                <w:lang w:eastAsia="en-US"/>
              </w:rPr>
            </w:pPr>
          </w:p>
        </w:tc>
        <w:tc>
          <w:tcPr>
            <w:tcW w:w="31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E2490" w:rsidRPr="00AF7EEA" w:rsidRDefault="00CE2490" w:rsidP="00CD2DA2">
            <w:pPr>
              <w:spacing w:line="276" w:lineRule="auto"/>
              <w:rPr>
                <w:lang w:eastAsia="en-US"/>
              </w:rPr>
            </w:pPr>
            <w:r w:rsidRPr="00AF7EEA">
              <w:rPr>
                <w:lang w:eastAsia="en-US"/>
              </w:rPr>
              <w:t>КР</w:t>
            </w:r>
          </w:p>
        </w:tc>
        <w:tc>
          <w:tcPr>
            <w:tcW w:w="53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E2490" w:rsidRPr="00AF7EEA" w:rsidRDefault="00FD04DC" w:rsidP="00CD2DA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Раздел 4 </w:t>
            </w:r>
            <w:r w:rsidR="00CE2490" w:rsidRPr="00AF7EEA">
              <w:rPr>
                <w:lang w:eastAsia="en-US"/>
              </w:rPr>
              <w:t>Конструктивные и объёмно-</w:t>
            </w:r>
          </w:p>
        </w:tc>
        <w:tc>
          <w:tcPr>
            <w:tcW w:w="1129" w:type="dxa"/>
            <w:tcBorders>
              <w:left w:val="single" w:sz="12" w:space="0" w:color="auto"/>
            </w:tcBorders>
            <w:vAlign w:val="center"/>
          </w:tcPr>
          <w:p w:rsidR="00CE2490" w:rsidRPr="00F152CE" w:rsidRDefault="00CE2490" w:rsidP="00992E4F">
            <w:pPr>
              <w:spacing w:line="360" w:lineRule="auto"/>
              <w:ind w:right="180"/>
              <w:rPr>
                <w:bCs/>
                <w:kern w:val="32"/>
              </w:rPr>
            </w:pPr>
          </w:p>
        </w:tc>
      </w:tr>
      <w:tr w:rsidR="00CE2490" w:rsidRPr="00F152CE" w:rsidTr="00CE2490">
        <w:trPr>
          <w:trHeight w:val="454"/>
          <w:jc w:val="center"/>
        </w:trPr>
        <w:tc>
          <w:tcPr>
            <w:tcW w:w="837" w:type="dxa"/>
            <w:tcBorders>
              <w:right w:val="single" w:sz="12" w:space="0" w:color="auto"/>
            </w:tcBorders>
            <w:vAlign w:val="center"/>
          </w:tcPr>
          <w:p w:rsidR="00CE2490" w:rsidRPr="00AF7EEA" w:rsidRDefault="00CE2490" w:rsidP="00992E4F">
            <w:pPr>
              <w:rPr>
                <w:lang w:eastAsia="en-US"/>
              </w:rPr>
            </w:pPr>
          </w:p>
        </w:tc>
        <w:tc>
          <w:tcPr>
            <w:tcW w:w="31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E2490" w:rsidRPr="00AF7EEA" w:rsidRDefault="00CE2490" w:rsidP="00CD2DA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53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E2490" w:rsidRPr="00AF7EEA" w:rsidRDefault="00CE2490" w:rsidP="00CD2DA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AF7EEA">
              <w:rPr>
                <w:lang w:eastAsia="en-US"/>
              </w:rPr>
              <w:t>планировочные решения</w:t>
            </w:r>
          </w:p>
        </w:tc>
        <w:tc>
          <w:tcPr>
            <w:tcW w:w="1129" w:type="dxa"/>
            <w:tcBorders>
              <w:left w:val="single" w:sz="12" w:space="0" w:color="auto"/>
            </w:tcBorders>
            <w:vAlign w:val="center"/>
          </w:tcPr>
          <w:p w:rsidR="00CE2490" w:rsidRPr="00F152CE" w:rsidRDefault="00CE2490" w:rsidP="00992E4F">
            <w:pPr>
              <w:spacing w:line="360" w:lineRule="auto"/>
              <w:ind w:right="180"/>
              <w:rPr>
                <w:bCs/>
                <w:kern w:val="32"/>
              </w:rPr>
            </w:pPr>
          </w:p>
        </w:tc>
      </w:tr>
      <w:tr w:rsidR="009A0206" w:rsidRPr="00F152CE" w:rsidTr="00CE2490">
        <w:trPr>
          <w:trHeight w:val="454"/>
          <w:jc w:val="center"/>
        </w:trPr>
        <w:tc>
          <w:tcPr>
            <w:tcW w:w="837" w:type="dxa"/>
            <w:tcBorders>
              <w:right w:val="single" w:sz="12" w:space="0" w:color="auto"/>
            </w:tcBorders>
            <w:vAlign w:val="center"/>
          </w:tcPr>
          <w:p w:rsidR="009A0206" w:rsidRPr="00AF7EEA" w:rsidRDefault="009A0206" w:rsidP="00992E4F">
            <w:pPr>
              <w:rPr>
                <w:lang w:eastAsia="en-US"/>
              </w:rPr>
            </w:pPr>
          </w:p>
        </w:tc>
        <w:tc>
          <w:tcPr>
            <w:tcW w:w="31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A0206" w:rsidRPr="00AF7EEA" w:rsidRDefault="009A0206" w:rsidP="00CD2DA2">
            <w:pPr>
              <w:spacing w:line="276" w:lineRule="auto"/>
              <w:rPr>
                <w:lang w:eastAsia="en-US"/>
              </w:rPr>
            </w:pPr>
            <w:r w:rsidRPr="00AF7EEA">
              <w:rPr>
                <w:lang w:eastAsia="en-US"/>
              </w:rPr>
              <w:t>ИОС</w:t>
            </w:r>
          </w:p>
        </w:tc>
        <w:tc>
          <w:tcPr>
            <w:tcW w:w="53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A0206" w:rsidRPr="00AF7EEA" w:rsidRDefault="00FD04DC" w:rsidP="00CD2DA2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 xml:space="preserve">Раздел 5 </w:t>
            </w:r>
            <w:r w:rsidR="009A0206" w:rsidRPr="00AF7EEA">
              <w:rPr>
                <w:lang w:eastAsia="en-US"/>
              </w:rPr>
              <w:t xml:space="preserve">Сведения об инженерном </w:t>
            </w:r>
            <w:proofErr w:type="spellStart"/>
            <w:r w:rsidR="009A0206" w:rsidRPr="00AF7EEA">
              <w:rPr>
                <w:lang w:eastAsia="en-US"/>
              </w:rPr>
              <w:t>обо</w:t>
            </w:r>
            <w:r w:rsidR="009A0206">
              <w:rPr>
                <w:lang w:eastAsia="en-US"/>
              </w:rPr>
              <w:t>рудова</w:t>
            </w:r>
            <w:proofErr w:type="spellEnd"/>
            <w:r w:rsidR="009A0206" w:rsidRPr="00AF7EEA">
              <w:rPr>
                <w:lang w:eastAsia="en-US"/>
              </w:rPr>
              <w:t>-</w:t>
            </w:r>
          </w:p>
        </w:tc>
        <w:tc>
          <w:tcPr>
            <w:tcW w:w="1129" w:type="dxa"/>
            <w:tcBorders>
              <w:left w:val="single" w:sz="12" w:space="0" w:color="auto"/>
            </w:tcBorders>
            <w:vAlign w:val="center"/>
          </w:tcPr>
          <w:p w:rsidR="009A0206" w:rsidRPr="00F152CE" w:rsidRDefault="009A0206" w:rsidP="00992E4F">
            <w:pPr>
              <w:spacing w:line="360" w:lineRule="auto"/>
              <w:ind w:right="180"/>
              <w:rPr>
                <w:bCs/>
                <w:kern w:val="32"/>
              </w:rPr>
            </w:pPr>
          </w:p>
        </w:tc>
      </w:tr>
      <w:tr w:rsidR="009A0206" w:rsidRPr="00F152CE" w:rsidTr="00CE2490">
        <w:trPr>
          <w:trHeight w:val="454"/>
          <w:jc w:val="center"/>
        </w:trPr>
        <w:tc>
          <w:tcPr>
            <w:tcW w:w="837" w:type="dxa"/>
            <w:tcBorders>
              <w:right w:val="single" w:sz="12" w:space="0" w:color="auto"/>
            </w:tcBorders>
            <w:vAlign w:val="center"/>
          </w:tcPr>
          <w:p w:rsidR="009A0206" w:rsidRPr="00AF7EEA" w:rsidRDefault="009A0206" w:rsidP="00992E4F">
            <w:pPr>
              <w:rPr>
                <w:lang w:eastAsia="en-US"/>
              </w:rPr>
            </w:pPr>
          </w:p>
        </w:tc>
        <w:tc>
          <w:tcPr>
            <w:tcW w:w="31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A0206" w:rsidRPr="00AF7EEA" w:rsidRDefault="009A0206" w:rsidP="00CD2DA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53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A0206" w:rsidRPr="00AF7EEA" w:rsidRDefault="009A0206" w:rsidP="00CD2DA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 w:rsidRPr="00AF7EEA">
              <w:rPr>
                <w:lang w:eastAsia="en-US"/>
              </w:rPr>
              <w:t>нии</w:t>
            </w:r>
            <w:proofErr w:type="spellEnd"/>
            <w:r w:rsidRPr="00AF7EEA">
              <w:rPr>
                <w:lang w:eastAsia="en-US"/>
              </w:rPr>
              <w:t>, о сетях инженерно-</w:t>
            </w:r>
            <w:r>
              <w:rPr>
                <w:lang w:eastAsia="en-US"/>
              </w:rPr>
              <w:t xml:space="preserve">технического </w:t>
            </w:r>
            <w:proofErr w:type="spellStart"/>
            <w:r>
              <w:rPr>
                <w:lang w:eastAsia="en-US"/>
              </w:rPr>
              <w:t>обеспе</w:t>
            </w:r>
            <w:proofErr w:type="spellEnd"/>
            <w:r>
              <w:rPr>
                <w:lang w:eastAsia="en-US"/>
              </w:rPr>
              <w:t>-</w:t>
            </w:r>
          </w:p>
        </w:tc>
        <w:tc>
          <w:tcPr>
            <w:tcW w:w="1129" w:type="dxa"/>
            <w:tcBorders>
              <w:left w:val="single" w:sz="12" w:space="0" w:color="auto"/>
            </w:tcBorders>
            <w:vAlign w:val="center"/>
          </w:tcPr>
          <w:p w:rsidR="009A0206" w:rsidRPr="00F152CE" w:rsidRDefault="009A0206" w:rsidP="00992E4F">
            <w:pPr>
              <w:spacing w:line="360" w:lineRule="auto"/>
              <w:ind w:right="180"/>
              <w:rPr>
                <w:bCs/>
                <w:kern w:val="32"/>
              </w:rPr>
            </w:pPr>
          </w:p>
        </w:tc>
      </w:tr>
      <w:tr w:rsidR="009A0206" w:rsidRPr="00F152CE" w:rsidTr="00CE2490">
        <w:trPr>
          <w:trHeight w:val="454"/>
          <w:jc w:val="center"/>
        </w:trPr>
        <w:tc>
          <w:tcPr>
            <w:tcW w:w="837" w:type="dxa"/>
            <w:tcBorders>
              <w:right w:val="single" w:sz="12" w:space="0" w:color="auto"/>
            </w:tcBorders>
            <w:vAlign w:val="center"/>
          </w:tcPr>
          <w:p w:rsidR="009A0206" w:rsidRPr="00AF7EEA" w:rsidRDefault="009A0206" w:rsidP="00992E4F">
            <w:pPr>
              <w:rPr>
                <w:lang w:eastAsia="en-US"/>
              </w:rPr>
            </w:pPr>
          </w:p>
        </w:tc>
        <w:tc>
          <w:tcPr>
            <w:tcW w:w="31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A0206" w:rsidRPr="00AF7EEA" w:rsidRDefault="009A0206" w:rsidP="00CD2DA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53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A0206" w:rsidRPr="00AF7EEA" w:rsidRDefault="009A0206" w:rsidP="00CD2DA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чения</w:t>
            </w:r>
            <w:proofErr w:type="spellEnd"/>
            <w:r w:rsidRPr="00AF7EEA">
              <w:rPr>
                <w:lang w:eastAsia="en-US"/>
              </w:rPr>
              <w:t xml:space="preserve">, перечень инженерно-технических </w:t>
            </w:r>
            <w:proofErr w:type="spellStart"/>
            <w:r w:rsidRPr="00AF7EEA">
              <w:rPr>
                <w:lang w:eastAsia="en-US"/>
              </w:rPr>
              <w:t>меро</w:t>
            </w:r>
            <w:proofErr w:type="spellEnd"/>
            <w:r w:rsidRPr="00AF7EEA">
              <w:rPr>
                <w:lang w:eastAsia="en-US"/>
              </w:rPr>
              <w:t xml:space="preserve"> -</w:t>
            </w:r>
          </w:p>
        </w:tc>
        <w:tc>
          <w:tcPr>
            <w:tcW w:w="1129" w:type="dxa"/>
            <w:tcBorders>
              <w:left w:val="single" w:sz="12" w:space="0" w:color="auto"/>
            </w:tcBorders>
            <w:vAlign w:val="center"/>
          </w:tcPr>
          <w:p w:rsidR="009A0206" w:rsidRPr="00F152CE" w:rsidRDefault="009A0206" w:rsidP="00992E4F">
            <w:pPr>
              <w:spacing w:line="360" w:lineRule="auto"/>
              <w:ind w:right="180"/>
              <w:rPr>
                <w:bCs/>
                <w:kern w:val="32"/>
              </w:rPr>
            </w:pPr>
          </w:p>
        </w:tc>
      </w:tr>
      <w:tr w:rsidR="009A0206" w:rsidRPr="00F152CE" w:rsidTr="00CE2490">
        <w:trPr>
          <w:trHeight w:val="454"/>
          <w:jc w:val="center"/>
        </w:trPr>
        <w:tc>
          <w:tcPr>
            <w:tcW w:w="837" w:type="dxa"/>
            <w:tcBorders>
              <w:right w:val="single" w:sz="12" w:space="0" w:color="auto"/>
            </w:tcBorders>
            <w:vAlign w:val="center"/>
          </w:tcPr>
          <w:p w:rsidR="009A0206" w:rsidRPr="00AF7EEA" w:rsidRDefault="009A0206" w:rsidP="00992E4F">
            <w:pPr>
              <w:rPr>
                <w:lang w:eastAsia="en-US"/>
              </w:rPr>
            </w:pPr>
          </w:p>
        </w:tc>
        <w:tc>
          <w:tcPr>
            <w:tcW w:w="31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A0206" w:rsidRPr="00AF7EEA" w:rsidRDefault="009A0206" w:rsidP="00CD2DA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53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A0206" w:rsidRPr="002F1E40" w:rsidRDefault="009A0206" w:rsidP="00CD2DA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AF7EEA">
              <w:rPr>
                <w:lang w:eastAsia="en-US"/>
              </w:rPr>
              <w:t>приятий, содержание технологических ре</w:t>
            </w:r>
            <w:r>
              <w:rPr>
                <w:lang w:eastAsia="en-US"/>
              </w:rPr>
              <w:t>шений</w:t>
            </w:r>
          </w:p>
        </w:tc>
        <w:tc>
          <w:tcPr>
            <w:tcW w:w="1129" w:type="dxa"/>
            <w:tcBorders>
              <w:left w:val="single" w:sz="12" w:space="0" w:color="auto"/>
            </w:tcBorders>
            <w:vAlign w:val="center"/>
          </w:tcPr>
          <w:p w:rsidR="009A0206" w:rsidRPr="00F152CE" w:rsidRDefault="009A0206" w:rsidP="00992E4F">
            <w:pPr>
              <w:spacing w:line="360" w:lineRule="auto"/>
              <w:ind w:right="180"/>
              <w:rPr>
                <w:bCs/>
                <w:kern w:val="32"/>
              </w:rPr>
            </w:pPr>
          </w:p>
        </w:tc>
      </w:tr>
      <w:tr w:rsidR="009A0206" w:rsidRPr="00F152CE" w:rsidTr="00CE2490">
        <w:trPr>
          <w:trHeight w:val="454"/>
          <w:jc w:val="center"/>
        </w:trPr>
        <w:tc>
          <w:tcPr>
            <w:tcW w:w="837" w:type="dxa"/>
            <w:tcBorders>
              <w:right w:val="single" w:sz="12" w:space="0" w:color="auto"/>
            </w:tcBorders>
            <w:vAlign w:val="center"/>
          </w:tcPr>
          <w:p w:rsidR="009A0206" w:rsidRPr="00AF7EEA" w:rsidRDefault="009A0206" w:rsidP="00992E4F">
            <w:pPr>
              <w:rPr>
                <w:lang w:eastAsia="en-US"/>
              </w:rPr>
            </w:pPr>
          </w:p>
        </w:tc>
        <w:tc>
          <w:tcPr>
            <w:tcW w:w="31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A0206" w:rsidRPr="00AF7EEA" w:rsidRDefault="009A0206" w:rsidP="00CD2DA2">
            <w:pPr>
              <w:spacing w:line="276" w:lineRule="auto"/>
              <w:rPr>
                <w:lang w:val="en-US" w:eastAsia="en-US"/>
              </w:rPr>
            </w:pPr>
            <w:r w:rsidRPr="00AF7EEA">
              <w:rPr>
                <w:lang w:eastAsia="en-US"/>
              </w:rPr>
              <w:t>ИОС.ЭС</w:t>
            </w:r>
          </w:p>
        </w:tc>
        <w:tc>
          <w:tcPr>
            <w:tcW w:w="53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A0206" w:rsidRPr="002F1E40" w:rsidRDefault="00FD04DC" w:rsidP="00CD2DA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Подраздел 5.1 </w:t>
            </w:r>
            <w:r w:rsidR="009A0206" w:rsidRPr="00AF7EEA">
              <w:rPr>
                <w:lang w:eastAsia="en-US"/>
              </w:rPr>
              <w:t>Система электроснабже</w:t>
            </w:r>
            <w:r w:rsidR="009A0206">
              <w:rPr>
                <w:lang w:eastAsia="en-US"/>
              </w:rPr>
              <w:t>ния</w:t>
            </w:r>
          </w:p>
        </w:tc>
        <w:tc>
          <w:tcPr>
            <w:tcW w:w="1129" w:type="dxa"/>
            <w:tcBorders>
              <w:left w:val="single" w:sz="12" w:space="0" w:color="auto"/>
            </w:tcBorders>
            <w:vAlign w:val="center"/>
          </w:tcPr>
          <w:p w:rsidR="009A0206" w:rsidRPr="00F152CE" w:rsidRDefault="009A0206" w:rsidP="00992E4F">
            <w:pPr>
              <w:spacing w:line="360" w:lineRule="auto"/>
              <w:ind w:right="180"/>
              <w:rPr>
                <w:bCs/>
                <w:kern w:val="32"/>
              </w:rPr>
            </w:pPr>
          </w:p>
        </w:tc>
      </w:tr>
      <w:tr w:rsidR="009A0206" w:rsidRPr="00F152CE" w:rsidTr="00CE2490">
        <w:trPr>
          <w:trHeight w:val="454"/>
          <w:jc w:val="center"/>
        </w:trPr>
        <w:tc>
          <w:tcPr>
            <w:tcW w:w="837" w:type="dxa"/>
            <w:tcBorders>
              <w:right w:val="single" w:sz="12" w:space="0" w:color="auto"/>
            </w:tcBorders>
            <w:vAlign w:val="center"/>
          </w:tcPr>
          <w:p w:rsidR="009A0206" w:rsidRPr="00AF7EEA" w:rsidRDefault="009A0206" w:rsidP="00992E4F">
            <w:pPr>
              <w:rPr>
                <w:lang w:eastAsia="en-US"/>
              </w:rPr>
            </w:pPr>
          </w:p>
        </w:tc>
        <w:tc>
          <w:tcPr>
            <w:tcW w:w="31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A0206" w:rsidRPr="00AF7EEA" w:rsidRDefault="009A0206" w:rsidP="00CD2DA2">
            <w:pPr>
              <w:spacing w:line="276" w:lineRule="auto"/>
              <w:rPr>
                <w:lang w:eastAsia="en-US"/>
              </w:rPr>
            </w:pPr>
            <w:r w:rsidRPr="00AF7EEA">
              <w:rPr>
                <w:lang w:eastAsia="en-US"/>
              </w:rPr>
              <w:t>ИОС.ВС</w:t>
            </w:r>
          </w:p>
        </w:tc>
        <w:tc>
          <w:tcPr>
            <w:tcW w:w="53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A0206" w:rsidRPr="00AF7EEA" w:rsidRDefault="00FD04DC" w:rsidP="00CD2DA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Подраздел 5.2 Система водоснабжения</w:t>
            </w:r>
          </w:p>
        </w:tc>
        <w:tc>
          <w:tcPr>
            <w:tcW w:w="1129" w:type="dxa"/>
            <w:tcBorders>
              <w:left w:val="single" w:sz="12" w:space="0" w:color="auto"/>
            </w:tcBorders>
            <w:vAlign w:val="center"/>
          </w:tcPr>
          <w:p w:rsidR="009A0206" w:rsidRPr="00F152CE" w:rsidRDefault="009A0206" w:rsidP="00992E4F">
            <w:pPr>
              <w:spacing w:line="360" w:lineRule="auto"/>
              <w:ind w:right="180"/>
              <w:rPr>
                <w:bCs/>
                <w:kern w:val="32"/>
              </w:rPr>
            </w:pPr>
          </w:p>
        </w:tc>
      </w:tr>
      <w:tr w:rsidR="009A0206" w:rsidRPr="00F152CE" w:rsidTr="00CE2490">
        <w:trPr>
          <w:trHeight w:val="454"/>
          <w:jc w:val="center"/>
        </w:trPr>
        <w:tc>
          <w:tcPr>
            <w:tcW w:w="837" w:type="dxa"/>
            <w:tcBorders>
              <w:right w:val="single" w:sz="12" w:space="0" w:color="auto"/>
            </w:tcBorders>
            <w:vAlign w:val="center"/>
          </w:tcPr>
          <w:p w:rsidR="009A0206" w:rsidRPr="00AF7EEA" w:rsidRDefault="009A0206" w:rsidP="00992E4F">
            <w:pPr>
              <w:rPr>
                <w:lang w:eastAsia="en-US"/>
              </w:rPr>
            </w:pPr>
          </w:p>
        </w:tc>
        <w:tc>
          <w:tcPr>
            <w:tcW w:w="31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A0206" w:rsidRPr="00AF7EEA" w:rsidRDefault="009A0206" w:rsidP="00CD2DA2">
            <w:pPr>
              <w:spacing w:line="276" w:lineRule="auto"/>
              <w:rPr>
                <w:lang w:eastAsia="en-US"/>
              </w:rPr>
            </w:pPr>
            <w:r w:rsidRPr="00AF7EEA">
              <w:rPr>
                <w:lang w:eastAsia="en-US"/>
              </w:rPr>
              <w:t>ИОС.ВО</w:t>
            </w:r>
          </w:p>
        </w:tc>
        <w:tc>
          <w:tcPr>
            <w:tcW w:w="53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A0206" w:rsidRPr="00AF7EEA" w:rsidRDefault="009A0206" w:rsidP="00CD2DA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AF7EEA">
              <w:rPr>
                <w:lang w:eastAsia="en-US"/>
              </w:rPr>
              <w:t>Подра</w:t>
            </w:r>
            <w:r w:rsidR="00FD04DC">
              <w:rPr>
                <w:lang w:eastAsia="en-US"/>
              </w:rPr>
              <w:t>здел 5.3 Система водоотведения</w:t>
            </w:r>
          </w:p>
        </w:tc>
        <w:tc>
          <w:tcPr>
            <w:tcW w:w="1129" w:type="dxa"/>
            <w:tcBorders>
              <w:left w:val="single" w:sz="12" w:space="0" w:color="auto"/>
            </w:tcBorders>
            <w:vAlign w:val="center"/>
          </w:tcPr>
          <w:p w:rsidR="009A0206" w:rsidRPr="00F152CE" w:rsidRDefault="009A0206" w:rsidP="00992E4F">
            <w:pPr>
              <w:spacing w:line="360" w:lineRule="auto"/>
              <w:ind w:right="180"/>
              <w:rPr>
                <w:bCs/>
                <w:kern w:val="32"/>
              </w:rPr>
            </w:pPr>
          </w:p>
        </w:tc>
      </w:tr>
      <w:tr w:rsidR="009A0206" w:rsidRPr="00F152CE" w:rsidTr="00CE2490">
        <w:trPr>
          <w:trHeight w:val="454"/>
          <w:jc w:val="center"/>
        </w:trPr>
        <w:tc>
          <w:tcPr>
            <w:tcW w:w="837" w:type="dxa"/>
            <w:tcBorders>
              <w:right w:val="single" w:sz="12" w:space="0" w:color="auto"/>
            </w:tcBorders>
            <w:vAlign w:val="center"/>
          </w:tcPr>
          <w:p w:rsidR="009A0206" w:rsidRPr="00AF7EEA" w:rsidRDefault="009A0206" w:rsidP="00992E4F">
            <w:pPr>
              <w:rPr>
                <w:lang w:eastAsia="en-US"/>
              </w:rPr>
            </w:pPr>
          </w:p>
        </w:tc>
        <w:tc>
          <w:tcPr>
            <w:tcW w:w="31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A0206" w:rsidRPr="00B6088F" w:rsidRDefault="009A0206" w:rsidP="00CD2DA2">
            <w:pPr>
              <w:spacing w:line="276" w:lineRule="auto"/>
              <w:rPr>
                <w:lang w:val="en-US" w:eastAsia="en-US"/>
              </w:rPr>
            </w:pPr>
            <w:r w:rsidRPr="00AF7EEA">
              <w:rPr>
                <w:lang w:eastAsia="en-US"/>
              </w:rPr>
              <w:t>ИОС.ОВ</w:t>
            </w:r>
          </w:p>
        </w:tc>
        <w:tc>
          <w:tcPr>
            <w:tcW w:w="53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A0206" w:rsidRPr="00AF7EEA" w:rsidRDefault="00FD04DC" w:rsidP="00CD2DA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Подраздел 5.4 </w:t>
            </w:r>
            <w:r w:rsidR="009A0206" w:rsidRPr="00AF7EEA">
              <w:rPr>
                <w:lang w:eastAsia="en-US"/>
              </w:rPr>
              <w:t>Отопление, вентиляция и</w:t>
            </w:r>
          </w:p>
        </w:tc>
        <w:tc>
          <w:tcPr>
            <w:tcW w:w="1129" w:type="dxa"/>
            <w:tcBorders>
              <w:left w:val="single" w:sz="12" w:space="0" w:color="auto"/>
            </w:tcBorders>
            <w:vAlign w:val="center"/>
          </w:tcPr>
          <w:p w:rsidR="009A0206" w:rsidRPr="00F152CE" w:rsidRDefault="009A0206" w:rsidP="00992E4F">
            <w:pPr>
              <w:spacing w:line="360" w:lineRule="auto"/>
              <w:ind w:right="180"/>
              <w:rPr>
                <w:bCs/>
                <w:kern w:val="32"/>
              </w:rPr>
            </w:pPr>
          </w:p>
        </w:tc>
      </w:tr>
      <w:tr w:rsidR="009A0206" w:rsidRPr="00F152CE" w:rsidTr="00CE2490">
        <w:trPr>
          <w:trHeight w:val="454"/>
          <w:jc w:val="center"/>
        </w:trPr>
        <w:tc>
          <w:tcPr>
            <w:tcW w:w="837" w:type="dxa"/>
            <w:tcBorders>
              <w:right w:val="single" w:sz="12" w:space="0" w:color="auto"/>
            </w:tcBorders>
            <w:vAlign w:val="center"/>
          </w:tcPr>
          <w:p w:rsidR="009A0206" w:rsidRPr="00AF7EEA" w:rsidRDefault="009A0206" w:rsidP="00992E4F">
            <w:pPr>
              <w:rPr>
                <w:lang w:eastAsia="en-US"/>
              </w:rPr>
            </w:pPr>
          </w:p>
        </w:tc>
        <w:tc>
          <w:tcPr>
            <w:tcW w:w="31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A0206" w:rsidRPr="00AF7EEA" w:rsidRDefault="009A0206" w:rsidP="00CD2DA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53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A0206" w:rsidRPr="002F1E40" w:rsidRDefault="00672660" w:rsidP="00672660">
            <w:pPr>
              <w:tabs>
                <w:tab w:val="left" w:pos="4936"/>
              </w:tabs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кондиционирование воздуха</w:t>
            </w:r>
          </w:p>
        </w:tc>
        <w:tc>
          <w:tcPr>
            <w:tcW w:w="1129" w:type="dxa"/>
            <w:tcBorders>
              <w:left w:val="single" w:sz="12" w:space="0" w:color="auto"/>
            </w:tcBorders>
            <w:vAlign w:val="center"/>
          </w:tcPr>
          <w:p w:rsidR="009A0206" w:rsidRPr="00F152CE" w:rsidRDefault="009A0206" w:rsidP="00992E4F">
            <w:pPr>
              <w:spacing w:line="360" w:lineRule="auto"/>
              <w:ind w:right="180"/>
              <w:rPr>
                <w:bCs/>
                <w:kern w:val="32"/>
              </w:rPr>
            </w:pPr>
          </w:p>
        </w:tc>
      </w:tr>
      <w:tr w:rsidR="00672660" w:rsidRPr="00F152CE" w:rsidTr="00CE2490">
        <w:trPr>
          <w:trHeight w:val="454"/>
          <w:jc w:val="center"/>
        </w:trPr>
        <w:tc>
          <w:tcPr>
            <w:tcW w:w="837" w:type="dxa"/>
            <w:tcBorders>
              <w:right w:val="single" w:sz="12" w:space="0" w:color="auto"/>
            </w:tcBorders>
            <w:vAlign w:val="center"/>
          </w:tcPr>
          <w:p w:rsidR="00672660" w:rsidRPr="00AF7EEA" w:rsidRDefault="00672660" w:rsidP="00992E4F">
            <w:pPr>
              <w:rPr>
                <w:lang w:eastAsia="en-US"/>
              </w:rPr>
            </w:pPr>
          </w:p>
        </w:tc>
        <w:tc>
          <w:tcPr>
            <w:tcW w:w="31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72660" w:rsidRPr="00AF7EEA" w:rsidRDefault="00672660" w:rsidP="00CD2DA2">
            <w:pPr>
              <w:spacing w:line="276" w:lineRule="auto"/>
              <w:rPr>
                <w:lang w:eastAsia="en-US"/>
              </w:rPr>
            </w:pPr>
            <w:r w:rsidRPr="00AF7EEA">
              <w:rPr>
                <w:lang w:eastAsia="en-US"/>
              </w:rPr>
              <w:t>ИОС.СС</w:t>
            </w:r>
          </w:p>
        </w:tc>
        <w:tc>
          <w:tcPr>
            <w:tcW w:w="53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72660" w:rsidRPr="00AF7EEA" w:rsidRDefault="00672660" w:rsidP="00CD2DA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Подраздел 5.5 </w:t>
            </w:r>
            <w:proofErr w:type="spellStart"/>
            <w:r w:rsidRPr="00AF7EEA">
              <w:rPr>
                <w:lang w:eastAsia="en-US"/>
              </w:rPr>
              <w:t>Cети</w:t>
            </w:r>
            <w:proofErr w:type="spellEnd"/>
            <w:r w:rsidRPr="00AF7EEA">
              <w:rPr>
                <w:lang w:eastAsia="en-US"/>
              </w:rPr>
              <w:t xml:space="preserve"> связи</w:t>
            </w:r>
          </w:p>
        </w:tc>
        <w:tc>
          <w:tcPr>
            <w:tcW w:w="1129" w:type="dxa"/>
            <w:tcBorders>
              <w:left w:val="single" w:sz="12" w:space="0" w:color="auto"/>
            </w:tcBorders>
            <w:vAlign w:val="center"/>
          </w:tcPr>
          <w:p w:rsidR="00672660" w:rsidRPr="00F152CE" w:rsidRDefault="00672660" w:rsidP="00992E4F">
            <w:pPr>
              <w:spacing w:line="360" w:lineRule="auto"/>
              <w:ind w:right="180"/>
              <w:rPr>
                <w:bCs/>
                <w:kern w:val="32"/>
              </w:rPr>
            </w:pPr>
          </w:p>
        </w:tc>
      </w:tr>
      <w:tr w:rsidR="00672660" w:rsidRPr="00F152CE" w:rsidTr="00CE2490">
        <w:trPr>
          <w:trHeight w:val="454"/>
          <w:jc w:val="center"/>
        </w:trPr>
        <w:tc>
          <w:tcPr>
            <w:tcW w:w="837" w:type="dxa"/>
            <w:tcBorders>
              <w:right w:val="single" w:sz="12" w:space="0" w:color="auto"/>
            </w:tcBorders>
            <w:vAlign w:val="center"/>
          </w:tcPr>
          <w:p w:rsidR="00672660" w:rsidRPr="00AF7EEA" w:rsidRDefault="00672660" w:rsidP="00992E4F">
            <w:pPr>
              <w:rPr>
                <w:lang w:eastAsia="en-US"/>
              </w:rPr>
            </w:pPr>
          </w:p>
        </w:tc>
        <w:tc>
          <w:tcPr>
            <w:tcW w:w="31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72660" w:rsidRPr="00AF7EEA" w:rsidRDefault="00672660" w:rsidP="00CD2DA2">
            <w:pPr>
              <w:spacing w:line="276" w:lineRule="auto"/>
              <w:rPr>
                <w:lang w:eastAsia="en-US"/>
              </w:rPr>
            </w:pPr>
            <w:r w:rsidRPr="00AF7EEA">
              <w:rPr>
                <w:lang w:eastAsia="en-US"/>
              </w:rPr>
              <w:t>ИОС.ТХ</w:t>
            </w:r>
          </w:p>
        </w:tc>
        <w:tc>
          <w:tcPr>
            <w:tcW w:w="53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72660" w:rsidRPr="00AF7EEA" w:rsidRDefault="00672660" w:rsidP="00CD2DA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AF7EEA">
              <w:rPr>
                <w:lang w:eastAsia="en-US"/>
              </w:rPr>
              <w:t>Подраздел 5.</w:t>
            </w:r>
            <w:r>
              <w:rPr>
                <w:lang w:eastAsia="en-US"/>
              </w:rPr>
              <w:t xml:space="preserve">7 </w:t>
            </w:r>
            <w:r w:rsidRPr="00AF7EEA">
              <w:rPr>
                <w:lang w:eastAsia="en-US"/>
              </w:rPr>
              <w:t>Технологические решения</w:t>
            </w:r>
          </w:p>
        </w:tc>
        <w:tc>
          <w:tcPr>
            <w:tcW w:w="1129" w:type="dxa"/>
            <w:tcBorders>
              <w:left w:val="single" w:sz="12" w:space="0" w:color="auto"/>
            </w:tcBorders>
            <w:vAlign w:val="center"/>
          </w:tcPr>
          <w:p w:rsidR="00672660" w:rsidRPr="00F152CE" w:rsidRDefault="00672660" w:rsidP="00992E4F">
            <w:pPr>
              <w:spacing w:line="360" w:lineRule="auto"/>
              <w:ind w:right="180"/>
              <w:rPr>
                <w:bCs/>
                <w:kern w:val="32"/>
              </w:rPr>
            </w:pPr>
          </w:p>
        </w:tc>
      </w:tr>
      <w:tr w:rsidR="00672660" w:rsidRPr="00F152CE" w:rsidTr="00CE2490">
        <w:trPr>
          <w:trHeight w:val="454"/>
          <w:jc w:val="center"/>
        </w:trPr>
        <w:tc>
          <w:tcPr>
            <w:tcW w:w="837" w:type="dxa"/>
            <w:tcBorders>
              <w:right w:val="single" w:sz="12" w:space="0" w:color="auto"/>
            </w:tcBorders>
            <w:vAlign w:val="center"/>
          </w:tcPr>
          <w:p w:rsidR="00672660" w:rsidRPr="00AF7EEA" w:rsidRDefault="00672660" w:rsidP="00992E4F">
            <w:pPr>
              <w:rPr>
                <w:lang w:eastAsia="en-US"/>
              </w:rPr>
            </w:pPr>
          </w:p>
        </w:tc>
        <w:tc>
          <w:tcPr>
            <w:tcW w:w="31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72660" w:rsidRPr="00AF7EEA" w:rsidRDefault="00672660" w:rsidP="00CD2DA2">
            <w:pPr>
              <w:spacing w:line="276" w:lineRule="auto"/>
              <w:rPr>
                <w:lang w:eastAsia="en-US"/>
              </w:rPr>
            </w:pPr>
            <w:r w:rsidRPr="00AF7EEA">
              <w:rPr>
                <w:lang w:eastAsia="en-US"/>
              </w:rPr>
              <w:t>ПОС</w:t>
            </w:r>
          </w:p>
        </w:tc>
        <w:tc>
          <w:tcPr>
            <w:tcW w:w="53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72660" w:rsidRPr="00AF7EEA" w:rsidRDefault="00672660" w:rsidP="00CD2DA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Раздел 6 </w:t>
            </w:r>
            <w:r w:rsidRPr="00AF7EEA">
              <w:rPr>
                <w:lang w:eastAsia="en-US"/>
              </w:rPr>
              <w:t>Проект организации строитель</w:t>
            </w:r>
            <w:r>
              <w:rPr>
                <w:lang w:eastAsia="en-US"/>
              </w:rPr>
              <w:t>ства</w:t>
            </w:r>
          </w:p>
        </w:tc>
        <w:tc>
          <w:tcPr>
            <w:tcW w:w="1129" w:type="dxa"/>
            <w:tcBorders>
              <w:left w:val="single" w:sz="12" w:space="0" w:color="auto"/>
            </w:tcBorders>
            <w:vAlign w:val="center"/>
          </w:tcPr>
          <w:p w:rsidR="00672660" w:rsidRPr="00F152CE" w:rsidRDefault="00672660" w:rsidP="00992E4F">
            <w:pPr>
              <w:spacing w:line="360" w:lineRule="auto"/>
              <w:ind w:right="180"/>
              <w:rPr>
                <w:bCs/>
                <w:kern w:val="32"/>
              </w:rPr>
            </w:pPr>
          </w:p>
        </w:tc>
      </w:tr>
      <w:tr w:rsidR="000C0A61" w:rsidRPr="00F152CE" w:rsidTr="00CE2490">
        <w:trPr>
          <w:trHeight w:val="454"/>
          <w:jc w:val="center"/>
        </w:trPr>
        <w:tc>
          <w:tcPr>
            <w:tcW w:w="837" w:type="dxa"/>
            <w:tcBorders>
              <w:right w:val="single" w:sz="12" w:space="0" w:color="auto"/>
            </w:tcBorders>
            <w:vAlign w:val="center"/>
          </w:tcPr>
          <w:p w:rsidR="000C0A61" w:rsidRPr="00AF7EEA" w:rsidRDefault="000C0A61" w:rsidP="00992E4F">
            <w:pPr>
              <w:rPr>
                <w:lang w:eastAsia="en-US"/>
              </w:rPr>
            </w:pPr>
          </w:p>
        </w:tc>
        <w:tc>
          <w:tcPr>
            <w:tcW w:w="31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C0A61" w:rsidRPr="00C00823" w:rsidRDefault="000C0A61" w:rsidP="00CD2DA2">
            <w:pPr>
              <w:spacing w:line="276" w:lineRule="auto"/>
              <w:rPr>
                <w:lang w:eastAsia="en-US"/>
              </w:rPr>
            </w:pPr>
            <w:r w:rsidRPr="00C00823">
              <w:rPr>
                <w:lang w:eastAsia="en-US"/>
              </w:rPr>
              <w:t>ПОД</w:t>
            </w:r>
          </w:p>
        </w:tc>
        <w:tc>
          <w:tcPr>
            <w:tcW w:w="53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C0A61" w:rsidRPr="00C00823" w:rsidRDefault="000C0A61" w:rsidP="00CD2DA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C00823">
              <w:rPr>
                <w:lang w:eastAsia="en-US"/>
              </w:rPr>
              <w:t xml:space="preserve">Раздел 7 Проект организации работ по сносу или </w:t>
            </w:r>
          </w:p>
        </w:tc>
        <w:tc>
          <w:tcPr>
            <w:tcW w:w="1129" w:type="dxa"/>
            <w:tcBorders>
              <w:left w:val="single" w:sz="12" w:space="0" w:color="auto"/>
            </w:tcBorders>
            <w:vAlign w:val="center"/>
          </w:tcPr>
          <w:p w:rsidR="000C0A61" w:rsidRPr="00F152CE" w:rsidRDefault="000C0A61" w:rsidP="00992E4F">
            <w:pPr>
              <w:spacing w:line="360" w:lineRule="auto"/>
              <w:ind w:right="180"/>
              <w:rPr>
                <w:bCs/>
                <w:kern w:val="32"/>
              </w:rPr>
            </w:pPr>
          </w:p>
        </w:tc>
      </w:tr>
      <w:tr w:rsidR="000C0A61" w:rsidRPr="00F152CE" w:rsidTr="00CE2490">
        <w:trPr>
          <w:trHeight w:val="454"/>
          <w:jc w:val="center"/>
        </w:trPr>
        <w:tc>
          <w:tcPr>
            <w:tcW w:w="837" w:type="dxa"/>
            <w:tcBorders>
              <w:right w:val="single" w:sz="12" w:space="0" w:color="auto"/>
            </w:tcBorders>
            <w:vAlign w:val="center"/>
          </w:tcPr>
          <w:p w:rsidR="000C0A61" w:rsidRDefault="000C0A61" w:rsidP="00992E4F">
            <w:pPr>
              <w:rPr>
                <w:lang w:eastAsia="en-US"/>
              </w:rPr>
            </w:pPr>
          </w:p>
        </w:tc>
        <w:tc>
          <w:tcPr>
            <w:tcW w:w="31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C0A61" w:rsidRPr="00C00823" w:rsidRDefault="000C0A61" w:rsidP="00CD2D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C0A61" w:rsidRPr="00C00823" w:rsidRDefault="000C0A61" w:rsidP="00CD2DA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C00823">
              <w:rPr>
                <w:lang w:eastAsia="en-US"/>
              </w:rPr>
              <w:t>демонтажу объектов капитального строительства</w:t>
            </w:r>
          </w:p>
        </w:tc>
        <w:tc>
          <w:tcPr>
            <w:tcW w:w="1129" w:type="dxa"/>
            <w:tcBorders>
              <w:left w:val="single" w:sz="12" w:space="0" w:color="auto"/>
            </w:tcBorders>
            <w:vAlign w:val="center"/>
          </w:tcPr>
          <w:p w:rsidR="000C0A61" w:rsidRPr="00F152CE" w:rsidRDefault="000C0A61" w:rsidP="00992E4F">
            <w:pPr>
              <w:spacing w:line="360" w:lineRule="auto"/>
              <w:ind w:right="180"/>
              <w:rPr>
                <w:bCs/>
                <w:kern w:val="32"/>
              </w:rPr>
            </w:pPr>
          </w:p>
        </w:tc>
      </w:tr>
      <w:tr w:rsidR="00672660" w:rsidRPr="00F152CE" w:rsidTr="00CE2490">
        <w:trPr>
          <w:trHeight w:val="454"/>
          <w:jc w:val="center"/>
        </w:trPr>
        <w:tc>
          <w:tcPr>
            <w:tcW w:w="837" w:type="dxa"/>
            <w:tcBorders>
              <w:right w:val="single" w:sz="12" w:space="0" w:color="auto"/>
            </w:tcBorders>
            <w:vAlign w:val="center"/>
          </w:tcPr>
          <w:p w:rsidR="00672660" w:rsidRDefault="00672660" w:rsidP="00992E4F">
            <w:pPr>
              <w:rPr>
                <w:lang w:eastAsia="en-US"/>
              </w:rPr>
            </w:pPr>
          </w:p>
        </w:tc>
        <w:tc>
          <w:tcPr>
            <w:tcW w:w="31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72660" w:rsidRDefault="00672660" w:rsidP="00CD2DA2">
            <w:pPr>
              <w:spacing w:line="276" w:lineRule="auto"/>
              <w:rPr>
                <w:lang w:eastAsia="en-US"/>
              </w:rPr>
            </w:pPr>
            <w:r w:rsidRPr="00AF7EEA">
              <w:rPr>
                <w:lang w:eastAsia="en-US"/>
              </w:rPr>
              <w:t>ООС</w:t>
            </w:r>
          </w:p>
        </w:tc>
        <w:tc>
          <w:tcPr>
            <w:tcW w:w="53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72660" w:rsidRPr="00AF7EEA" w:rsidRDefault="00672660" w:rsidP="00CD2DA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AF7EEA">
              <w:rPr>
                <w:lang w:eastAsia="en-US"/>
              </w:rPr>
              <w:t xml:space="preserve">Раздел </w:t>
            </w:r>
            <w:r>
              <w:rPr>
                <w:lang w:eastAsia="en-US"/>
              </w:rPr>
              <w:t xml:space="preserve">8 </w:t>
            </w:r>
            <w:r w:rsidRPr="00AF7EEA">
              <w:rPr>
                <w:lang w:eastAsia="en-US"/>
              </w:rPr>
              <w:t>Перечень мероприятий по ох</w:t>
            </w:r>
            <w:r>
              <w:rPr>
                <w:lang w:eastAsia="en-US"/>
              </w:rPr>
              <w:t>ране</w:t>
            </w:r>
            <w:r w:rsidRPr="00AF7EEA">
              <w:rPr>
                <w:lang w:eastAsia="en-US"/>
              </w:rPr>
              <w:t>-</w:t>
            </w:r>
          </w:p>
        </w:tc>
        <w:tc>
          <w:tcPr>
            <w:tcW w:w="1129" w:type="dxa"/>
            <w:tcBorders>
              <w:left w:val="single" w:sz="12" w:space="0" w:color="auto"/>
            </w:tcBorders>
            <w:vAlign w:val="center"/>
          </w:tcPr>
          <w:p w:rsidR="00672660" w:rsidRPr="00F152CE" w:rsidRDefault="00672660" w:rsidP="00992E4F">
            <w:pPr>
              <w:spacing w:line="360" w:lineRule="auto"/>
              <w:ind w:right="180"/>
              <w:rPr>
                <w:bCs/>
                <w:kern w:val="32"/>
              </w:rPr>
            </w:pPr>
          </w:p>
        </w:tc>
      </w:tr>
      <w:tr w:rsidR="00672660" w:rsidRPr="00F152CE" w:rsidTr="00CE2490">
        <w:trPr>
          <w:trHeight w:val="454"/>
          <w:jc w:val="center"/>
        </w:trPr>
        <w:tc>
          <w:tcPr>
            <w:tcW w:w="837" w:type="dxa"/>
            <w:tcBorders>
              <w:right w:val="single" w:sz="12" w:space="0" w:color="auto"/>
            </w:tcBorders>
            <w:vAlign w:val="center"/>
          </w:tcPr>
          <w:p w:rsidR="00672660" w:rsidRDefault="00672660" w:rsidP="00992E4F">
            <w:pPr>
              <w:rPr>
                <w:lang w:eastAsia="en-US"/>
              </w:rPr>
            </w:pPr>
          </w:p>
        </w:tc>
        <w:tc>
          <w:tcPr>
            <w:tcW w:w="31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72660" w:rsidRDefault="00672660" w:rsidP="00CD2D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72660" w:rsidRPr="00AF7EEA" w:rsidRDefault="00672660" w:rsidP="00CD2DA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AF7EEA">
              <w:rPr>
                <w:lang w:eastAsia="en-US"/>
              </w:rPr>
              <w:t>окружающей среды</w:t>
            </w:r>
          </w:p>
        </w:tc>
        <w:tc>
          <w:tcPr>
            <w:tcW w:w="1129" w:type="dxa"/>
            <w:tcBorders>
              <w:left w:val="single" w:sz="12" w:space="0" w:color="auto"/>
            </w:tcBorders>
            <w:vAlign w:val="center"/>
          </w:tcPr>
          <w:p w:rsidR="00672660" w:rsidRPr="00F152CE" w:rsidRDefault="00672660" w:rsidP="00992E4F">
            <w:pPr>
              <w:spacing w:line="360" w:lineRule="auto"/>
              <w:ind w:right="180"/>
              <w:rPr>
                <w:bCs/>
                <w:kern w:val="32"/>
              </w:rPr>
            </w:pPr>
          </w:p>
        </w:tc>
      </w:tr>
      <w:tr w:rsidR="00672660" w:rsidRPr="00F152CE" w:rsidTr="00CE2490">
        <w:trPr>
          <w:trHeight w:val="454"/>
          <w:jc w:val="center"/>
        </w:trPr>
        <w:tc>
          <w:tcPr>
            <w:tcW w:w="837" w:type="dxa"/>
            <w:tcBorders>
              <w:right w:val="single" w:sz="12" w:space="0" w:color="auto"/>
            </w:tcBorders>
            <w:vAlign w:val="center"/>
          </w:tcPr>
          <w:p w:rsidR="00672660" w:rsidRPr="00AF7EEA" w:rsidRDefault="00672660" w:rsidP="00992E4F">
            <w:pPr>
              <w:rPr>
                <w:lang w:eastAsia="en-US"/>
              </w:rPr>
            </w:pPr>
          </w:p>
        </w:tc>
        <w:tc>
          <w:tcPr>
            <w:tcW w:w="31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72660" w:rsidRPr="00AF7EEA" w:rsidRDefault="00672660" w:rsidP="00CD2DA2">
            <w:pPr>
              <w:spacing w:line="276" w:lineRule="auto"/>
              <w:rPr>
                <w:lang w:eastAsia="en-US"/>
              </w:rPr>
            </w:pPr>
            <w:r w:rsidRPr="00AF7EEA">
              <w:rPr>
                <w:lang w:eastAsia="en-US"/>
              </w:rPr>
              <w:t>ПБ</w:t>
            </w:r>
          </w:p>
        </w:tc>
        <w:tc>
          <w:tcPr>
            <w:tcW w:w="53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72660" w:rsidRPr="00AF7EEA" w:rsidRDefault="00672660" w:rsidP="00CD2DA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AF7EEA">
              <w:rPr>
                <w:lang w:eastAsia="en-US"/>
              </w:rPr>
              <w:t xml:space="preserve">Раздел </w:t>
            </w:r>
            <w:r>
              <w:rPr>
                <w:lang w:eastAsia="en-US"/>
              </w:rPr>
              <w:t xml:space="preserve">9 </w:t>
            </w:r>
            <w:r w:rsidRPr="00AF7EEA">
              <w:rPr>
                <w:lang w:eastAsia="en-US"/>
              </w:rPr>
              <w:t xml:space="preserve">Мероприятия по обеспечению </w:t>
            </w:r>
          </w:p>
        </w:tc>
        <w:tc>
          <w:tcPr>
            <w:tcW w:w="1129" w:type="dxa"/>
            <w:tcBorders>
              <w:left w:val="single" w:sz="12" w:space="0" w:color="auto"/>
            </w:tcBorders>
            <w:vAlign w:val="center"/>
          </w:tcPr>
          <w:p w:rsidR="00672660" w:rsidRPr="00F152CE" w:rsidRDefault="00672660" w:rsidP="00992E4F">
            <w:pPr>
              <w:spacing w:line="360" w:lineRule="auto"/>
              <w:ind w:right="180"/>
              <w:rPr>
                <w:bCs/>
                <w:kern w:val="32"/>
              </w:rPr>
            </w:pPr>
          </w:p>
        </w:tc>
      </w:tr>
      <w:tr w:rsidR="00672660" w:rsidRPr="00F152CE" w:rsidTr="00CE2490">
        <w:trPr>
          <w:trHeight w:val="454"/>
          <w:jc w:val="center"/>
        </w:trPr>
        <w:tc>
          <w:tcPr>
            <w:tcW w:w="837" w:type="dxa"/>
            <w:tcBorders>
              <w:right w:val="single" w:sz="12" w:space="0" w:color="auto"/>
            </w:tcBorders>
            <w:vAlign w:val="center"/>
          </w:tcPr>
          <w:p w:rsidR="00672660" w:rsidRPr="00AF7EEA" w:rsidRDefault="00672660" w:rsidP="00992E4F">
            <w:pPr>
              <w:rPr>
                <w:lang w:eastAsia="en-US"/>
              </w:rPr>
            </w:pPr>
          </w:p>
        </w:tc>
        <w:tc>
          <w:tcPr>
            <w:tcW w:w="31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72660" w:rsidRPr="00AF7EEA" w:rsidRDefault="00672660" w:rsidP="00CD2DA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53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72660" w:rsidRPr="00AF7EEA" w:rsidRDefault="00672660" w:rsidP="00CD2DA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AF7EEA">
              <w:rPr>
                <w:lang w:eastAsia="en-US"/>
              </w:rPr>
              <w:t>пожарной безопасности</w:t>
            </w:r>
          </w:p>
        </w:tc>
        <w:tc>
          <w:tcPr>
            <w:tcW w:w="1129" w:type="dxa"/>
            <w:tcBorders>
              <w:left w:val="single" w:sz="12" w:space="0" w:color="auto"/>
            </w:tcBorders>
            <w:vAlign w:val="center"/>
          </w:tcPr>
          <w:p w:rsidR="00672660" w:rsidRPr="00F152CE" w:rsidRDefault="00672660" w:rsidP="00992E4F">
            <w:pPr>
              <w:spacing w:line="360" w:lineRule="auto"/>
              <w:ind w:right="180"/>
              <w:rPr>
                <w:bCs/>
                <w:kern w:val="32"/>
              </w:rPr>
            </w:pPr>
          </w:p>
        </w:tc>
      </w:tr>
    </w:tbl>
    <w:p w:rsidR="008161CD" w:rsidRPr="00F152CE" w:rsidRDefault="008161CD" w:rsidP="008161CD">
      <w:pPr>
        <w:shd w:val="clear" w:color="auto" w:fill="FFFFFF"/>
        <w:jc w:val="center"/>
        <w:rPr>
          <w:bCs/>
          <w:kern w:val="32"/>
        </w:rPr>
        <w:sectPr w:rsidR="008161CD" w:rsidRPr="00F152CE" w:rsidSect="002C0388">
          <w:headerReference w:type="even" r:id="rId8"/>
          <w:headerReference w:type="default" r:id="rId9"/>
          <w:footerReference w:type="default" r:id="rId10"/>
          <w:pgSz w:w="11906" w:h="16838" w:code="9"/>
          <w:pgMar w:top="340" w:right="340" w:bottom="340" w:left="1134" w:header="340" w:footer="2324" w:gutter="0"/>
          <w:cols w:space="708"/>
          <w:docGrid w:linePitch="360"/>
        </w:sectPr>
      </w:pPr>
    </w:p>
    <w:tbl>
      <w:tblPr>
        <w:tblW w:w="104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837"/>
        <w:gridCol w:w="3163"/>
        <w:gridCol w:w="5304"/>
        <w:gridCol w:w="1129"/>
      </w:tblGrid>
      <w:tr w:rsidR="009E6FA1" w:rsidRPr="00F152CE" w:rsidTr="009E6FA1">
        <w:trPr>
          <w:trHeight w:hRule="exact" w:val="680"/>
          <w:tblHeader/>
          <w:jc w:val="center"/>
        </w:trPr>
        <w:tc>
          <w:tcPr>
            <w:tcW w:w="8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6FA1" w:rsidRPr="00F152CE" w:rsidRDefault="009E6FA1" w:rsidP="00992E4F">
            <w:pPr>
              <w:jc w:val="center"/>
              <w:rPr>
                <w:bCs/>
                <w:kern w:val="32"/>
              </w:rPr>
            </w:pPr>
            <w:r w:rsidRPr="00F152CE">
              <w:rPr>
                <w:bCs/>
                <w:kern w:val="32"/>
              </w:rPr>
              <w:lastRenderedPageBreak/>
              <w:t>Номер</w:t>
            </w:r>
          </w:p>
          <w:p w:rsidR="009E6FA1" w:rsidRPr="00F152CE" w:rsidRDefault="009E6FA1" w:rsidP="00992E4F">
            <w:pPr>
              <w:jc w:val="center"/>
              <w:rPr>
                <w:bCs/>
                <w:kern w:val="32"/>
              </w:rPr>
            </w:pPr>
            <w:r w:rsidRPr="00F152CE">
              <w:rPr>
                <w:bCs/>
                <w:kern w:val="32"/>
              </w:rPr>
              <w:t>тома</w:t>
            </w:r>
          </w:p>
        </w:tc>
        <w:tc>
          <w:tcPr>
            <w:tcW w:w="31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6FA1" w:rsidRPr="00F152CE" w:rsidRDefault="009E6FA1" w:rsidP="00992E4F">
            <w:pPr>
              <w:ind w:right="180"/>
              <w:jc w:val="center"/>
              <w:rPr>
                <w:bCs/>
                <w:kern w:val="32"/>
              </w:rPr>
            </w:pPr>
            <w:r w:rsidRPr="00F152CE">
              <w:rPr>
                <w:bCs/>
                <w:kern w:val="32"/>
              </w:rPr>
              <w:t>Обозначение</w:t>
            </w:r>
          </w:p>
        </w:tc>
        <w:tc>
          <w:tcPr>
            <w:tcW w:w="5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E6FA1" w:rsidRPr="00F152CE" w:rsidRDefault="009E6FA1" w:rsidP="00992E4F">
            <w:pPr>
              <w:ind w:right="180"/>
              <w:jc w:val="center"/>
              <w:rPr>
                <w:bCs/>
                <w:kern w:val="32"/>
              </w:rPr>
            </w:pPr>
            <w:r w:rsidRPr="00F152CE">
              <w:rPr>
                <w:bCs/>
                <w:kern w:val="32"/>
              </w:rPr>
              <w:t>Наименование</w:t>
            </w:r>
          </w:p>
        </w:tc>
        <w:tc>
          <w:tcPr>
            <w:tcW w:w="11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E6FA1" w:rsidRPr="00F152CE" w:rsidRDefault="009E6FA1" w:rsidP="00992E4F">
            <w:pPr>
              <w:ind w:left="-108" w:right="-132"/>
              <w:jc w:val="center"/>
              <w:rPr>
                <w:bCs/>
                <w:kern w:val="32"/>
              </w:rPr>
            </w:pPr>
            <w:r w:rsidRPr="00F152CE">
              <w:rPr>
                <w:bCs/>
                <w:kern w:val="32"/>
              </w:rPr>
              <w:t>Приме</w:t>
            </w:r>
            <w:r>
              <w:rPr>
                <w:bCs/>
                <w:kern w:val="32"/>
              </w:rPr>
              <w:t>-</w:t>
            </w:r>
            <w:proofErr w:type="spellStart"/>
            <w:r w:rsidRPr="00F152CE">
              <w:rPr>
                <w:bCs/>
                <w:kern w:val="32"/>
              </w:rPr>
              <w:t>чание</w:t>
            </w:r>
            <w:proofErr w:type="spellEnd"/>
          </w:p>
        </w:tc>
      </w:tr>
      <w:tr w:rsidR="008F1FEF" w:rsidRPr="00F152CE" w:rsidTr="009D4C33">
        <w:trPr>
          <w:trHeight w:val="454"/>
          <w:jc w:val="center"/>
        </w:trPr>
        <w:tc>
          <w:tcPr>
            <w:tcW w:w="837" w:type="dxa"/>
            <w:tcBorders>
              <w:right w:val="single" w:sz="12" w:space="0" w:color="auto"/>
            </w:tcBorders>
            <w:vAlign w:val="center"/>
          </w:tcPr>
          <w:p w:rsidR="008F1FEF" w:rsidRPr="00AF7EEA" w:rsidRDefault="008F1FEF" w:rsidP="009D4C33">
            <w:pPr>
              <w:rPr>
                <w:lang w:eastAsia="en-US"/>
              </w:rPr>
            </w:pPr>
          </w:p>
        </w:tc>
        <w:tc>
          <w:tcPr>
            <w:tcW w:w="31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1FEF" w:rsidRPr="00AF7EEA" w:rsidRDefault="00767068" w:rsidP="009D4C33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ЭЭ</w:t>
            </w:r>
          </w:p>
        </w:tc>
        <w:tc>
          <w:tcPr>
            <w:tcW w:w="53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1FEF" w:rsidRPr="00AF7EEA" w:rsidRDefault="008F1FEF" w:rsidP="009D4C3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AF7EEA">
              <w:rPr>
                <w:lang w:eastAsia="en-US"/>
              </w:rPr>
              <w:t>Раздел 1</w:t>
            </w:r>
            <w:r w:rsidRPr="00A83408">
              <w:rPr>
                <w:lang w:eastAsia="en-US"/>
              </w:rPr>
              <w:t>0(1)</w:t>
            </w:r>
            <w:r>
              <w:rPr>
                <w:lang w:eastAsia="en-US"/>
              </w:rPr>
              <w:t xml:space="preserve"> </w:t>
            </w:r>
            <w:r w:rsidRPr="00AF7EEA">
              <w:rPr>
                <w:lang w:eastAsia="en-US"/>
              </w:rPr>
              <w:t>Мероприятия по обеспечению</w:t>
            </w:r>
          </w:p>
        </w:tc>
        <w:tc>
          <w:tcPr>
            <w:tcW w:w="1129" w:type="dxa"/>
            <w:tcBorders>
              <w:left w:val="single" w:sz="12" w:space="0" w:color="auto"/>
            </w:tcBorders>
            <w:vAlign w:val="center"/>
          </w:tcPr>
          <w:p w:rsidR="008F1FEF" w:rsidRPr="00F152CE" w:rsidRDefault="008F1FEF" w:rsidP="009D4C33">
            <w:pPr>
              <w:spacing w:line="360" w:lineRule="auto"/>
              <w:ind w:right="180"/>
              <w:rPr>
                <w:bCs/>
                <w:kern w:val="32"/>
              </w:rPr>
            </w:pPr>
          </w:p>
        </w:tc>
      </w:tr>
      <w:tr w:rsidR="008F1FEF" w:rsidRPr="00F152CE" w:rsidTr="009D4C33">
        <w:trPr>
          <w:trHeight w:val="454"/>
          <w:jc w:val="center"/>
        </w:trPr>
        <w:tc>
          <w:tcPr>
            <w:tcW w:w="837" w:type="dxa"/>
            <w:tcBorders>
              <w:right w:val="single" w:sz="12" w:space="0" w:color="auto"/>
            </w:tcBorders>
            <w:vAlign w:val="center"/>
          </w:tcPr>
          <w:p w:rsidR="008F1FEF" w:rsidRPr="00AF7EEA" w:rsidRDefault="008F1FEF" w:rsidP="009D4C33">
            <w:pPr>
              <w:rPr>
                <w:lang w:eastAsia="en-US"/>
              </w:rPr>
            </w:pPr>
          </w:p>
        </w:tc>
        <w:tc>
          <w:tcPr>
            <w:tcW w:w="31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1FEF" w:rsidRPr="00AF7EEA" w:rsidRDefault="008F1FEF" w:rsidP="009D4C3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53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1FEF" w:rsidRPr="00AF7EEA" w:rsidRDefault="008F1FEF" w:rsidP="009D4C33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со</w:t>
            </w:r>
            <w:r w:rsidRPr="00AF7EEA">
              <w:rPr>
                <w:lang w:eastAsia="en-US"/>
              </w:rPr>
              <w:t xml:space="preserve">блюдения требований энергетической </w:t>
            </w:r>
          </w:p>
        </w:tc>
        <w:tc>
          <w:tcPr>
            <w:tcW w:w="1129" w:type="dxa"/>
            <w:tcBorders>
              <w:left w:val="single" w:sz="12" w:space="0" w:color="auto"/>
            </w:tcBorders>
            <w:vAlign w:val="center"/>
          </w:tcPr>
          <w:p w:rsidR="008F1FEF" w:rsidRPr="00F152CE" w:rsidRDefault="008F1FEF" w:rsidP="009D4C33">
            <w:pPr>
              <w:spacing w:line="360" w:lineRule="auto"/>
              <w:ind w:right="180"/>
              <w:rPr>
                <w:bCs/>
                <w:kern w:val="32"/>
              </w:rPr>
            </w:pPr>
          </w:p>
        </w:tc>
      </w:tr>
      <w:tr w:rsidR="008F1FEF" w:rsidRPr="00F152CE" w:rsidTr="009D4C33">
        <w:trPr>
          <w:trHeight w:val="454"/>
          <w:jc w:val="center"/>
        </w:trPr>
        <w:tc>
          <w:tcPr>
            <w:tcW w:w="837" w:type="dxa"/>
            <w:tcBorders>
              <w:right w:val="single" w:sz="12" w:space="0" w:color="auto"/>
            </w:tcBorders>
            <w:vAlign w:val="center"/>
          </w:tcPr>
          <w:p w:rsidR="008F1FEF" w:rsidRPr="00AF7EEA" w:rsidRDefault="008F1FEF" w:rsidP="009D4C33">
            <w:pPr>
              <w:rPr>
                <w:lang w:eastAsia="en-US"/>
              </w:rPr>
            </w:pPr>
          </w:p>
        </w:tc>
        <w:tc>
          <w:tcPr>
            <w:tcW w:w="31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1FEF" w:rsidRPr="00AF7EEA" w:rsidRDefault="008F1FEF" w:rsidP="009D4C3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53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1FEF" w:rsidRPr="00F53299" w:rsidRDefault="008F1FEF" w:rsidP="009D4C33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эффективности и требований оснащенности</w:t>
            </w:r>
          </w:p>
        </w:tc>
        <w:tc>
          <w:tcPr>
            <w:tcW w:w="1129" w:type="dxa"/>
            <w:tcBorders>
              <w:left w:val="single" w:sz="12" w:space="0" w:color="auto"/>
            </w:tcBorders>
            <w:vAlign w:val="center"/>
          </w:tcPr>
          <w:p w:rsidR="008F1FEF" w:rsidRPr="00F152CE" w:rsidRDefault="008F1FEF" w:rsidP="009D4C33">
            <w:pPr>
              <w:spacing w:line="360" w:lineRule="auto"/>
              <w:ind w:right="180"/>
              <w:rPr>
                <w:bCs/>
                <w:kern w:val="32"/>
              </w:rPr>
            </w:pPr>
          </w:p>
        </w:tc>
      </w:tr>
      <w:tr w:rsidR="008F1FEF" w:rsidRPr="00F152CE" w:rsidTr="009D4C33">
        <w:trPr>
          <w:trHeight w:val="454"/>
          <w:jc w:val="center"/>
        </w:trPr>
        <w:tc>
          <w:tcPr>
            <w:tcW w:w="837" w:type="dxa"/>
            <w:tcBorders>
              <w:right w:val="single" w:sz="12" w:space="0" w:color="auto"/>
            </w:tcBorders>
            <w:vAlign w:val="center"/>
          </w:tcPr>
          <w:p w:rsidR="008F1FEF" w:rsidRPr="00AF7EEA" w:rsidRDefault="008F1FEF" w:rsidP="009D4C33">
            <w:pPr>
              <w:rPr>
                <w:lang w:eastAsia="en-US"/>
              </w:rPr>
            </w:pPr>
          </w:p>
        </w:tc>
        <w:tc>
          <w:tcPr>
            <w:tcW w:w="31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1FEF" w:rsidRPr="00AF7EEA" w:rsidRDefault="008F1FEF" w:rsidP="009D4C3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53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1FEF" w:rsidRDefault="008F1FEF" w:rsidP="009D4C33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зданий, строений и сооружений приборами</w:t>
            </w:r>
          </w:p>
        </w:tc>
        <w:tc>
          <w:tcPr>
            <w:tcW w:w="1129" w:type="dxa"/>
            <w:tcBorders>
              <w:left w:val="single" w:sz="12" w:space="0" w:color="auto"/>
            </w:tcBorders>
            <w:vAlign w:val="center"/>
          </w:tcPr>
          <w:p w:rsidR="008F1FEF" w:rsidRPr="00F152CE" w:rsidRDefault="008F1FEF" w:rsidP="009D4C33">
            <w:pPr>
              <w:spacing w:line="360" w:lineRule="auto"/>
              <w:ind w:right="180"/>
              <w:rPr>
                <w:bCs/>
                <w:kern w:val="32"/>
              </w:rPr>
            </w:pPr>
          </w:p>
        </w:tc>
      </w:tr>
      <w:tr w:rsidR="008F1FEF" w:rsidRPr="00F152CE" w:rsidTr="009D4C33">
        <w:trPr>
          <w:trHeight w:val="454"/>
          <w:jc w:val="center"/>
        </w:trPr>
        <w:tc>
          <w:tcPr>
            <w:tcW w:w="837" w:type="dxa"/>
            <w:tcBorders>
              <w:right w:val="single" w:sz="12" w:space="0" w:color="auto"/>
            </w:tcBorders>
            <w:vAlign w:val="center"/>
          </w:tcPr>
          <w:p w:rsidR="008F1FEF" w:rsidRPr="00AF7EEA" w:rsidRDefault="008F1FEF" w:rsidP="009D4C33">
            <w:pPr>
              <w:rPr>
                <w:lang w:eastAsia="en-US"/>
              </w:rPr>
            </w:pPr>
          </w:p>
        </w:tc>
        <w:tc>
          <w:tcPr>
            <w:tcW w:w="31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1FEF" w:rsidRPr="00AF7EEA" w:rsidRDefault="008F1FEF" w:rsidP="009D4C3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53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1FEF" w:rsidRDefault="008F1FEF" w:rsidP="009D4C33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учета </w:t>
            </w:r>
            <w:r w:rsidRPr="00F53299">
              <w:rPr>
                <w:lang w:eastAsia="en-US"/>
              </w:rPr>
              <w:t>используемых</w:t>
            </w:r>
            <w:r>
              <w:rPr>
                <w:lang w:eastAsia="en-US"/>
              </w:rPr>
              <w:t xml:space="preserve"> энергетических ресурсов</w:t>
            </w:r>
          </w:p>
        </w:tc>
        <w:tc>
          <w:tcPr>
            <w:tcW w:w="1129" w:type="dxa"/>
            <w:tcBorders>
              <w:left w:val="single" w:sz="12" w:space="0" w:color="auto"/>
            </w:tcBorders>
            <w:vAlign w:val="center"/>
          </w:tcPr>
          <w:p w:rsidR="008F1FEF" w:rsidRPr="00F152CE" w:rsidRDefault="008F1FEF" w:rsidP="009D4C33">
            <w:pPr>
              <w:spacing w:line="360" w:lineRule="auto"/>
              <w:ind w:right="180"/>
              <w:rPr>
                <w:bCs/>
                <w:kern w:val="32"/>
              </w:rPr>
            </w:pPr>
          </w:p>
        </w:tc>
      </w:tr>
      <w:tr w:rsidR="008F1FEF" w:rsidRPr="00F152CE" w:rsidTr="009D4C33">
        <w:trPr>
          <w:trHeight w:val="454"/>
          <w:jc w:val="center"/>
        </w:trPr>
        <w:tc>
          <w:tcPr>
            <w:tcW w:w="837" w:type="dxa"/>
            <w:tcBorders>
              <w:right w:val="single" w:sz="12" w:space="0" w:color="auto"/>
            </w:tcBorders>
            <w:vAlign w:val="center"/>
          </w:tcPr>
          <w:p w:rsidR="008F1FEF" w:rsidRPr="00AF7EEA" w:rsidRDefault="008F1FEF" w:rsidP="009D4C33">
            <w:pPr>
              <w:rPr>
                <w:lang w:eastAsia="en-US"/>
              </w:rPr>
            </w:pPr>
          </w:p>
        </w:tc>
        <w:tc>
          <w:tcPr>
            <w:tcW w:w="31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1FEF" w:rsidRPr="00AF7EEA" w:rsidRDefault="008F1FEF" w:rsidP="009D4C3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AF7EEA">
              <w:rPr>
                <w:lang w:eastAsia="en-US"/>
              </w:rPr>
              <w:t>СМ</w:t>
            </w:r>
          </w:p>
        </w:tc>
        <w:tc>
          <w:tcPr>
            <w:tcW w:w="53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1FEF" w:rsidRPr="00AF7EEA" w:rsidRDefault="008F1FEF" w:rsidP="009D4C3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AF7EEA">
              <w:rPr>
                <w:lang w:eastAsia="en-US"/>
              </w:rPr>
              <w:t>Раздел 1</w:t>
            </w:r>
            <w:r w:rsidRPr="00A83408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 Смета на строительство объектов</w:t>
            </w:r>
          </w:p>
        </w:tc>
        <w:tc>
          <w:tcPr>
            <w:tcW w:w="1129" w:type="dxa"/>
            <w:tcBorders>
              <w:left w:val="single" w:sz="12" w:space="0" w:color="auto"/>
            </w:tcBorders>
            <w:vAlign w:val="center"/>
          </w:tcPr>
          <w:p w:rsidR="008F1FEF" w:rsidRPr="00F152CE" w:rsidRDefault="008F1FEF" w:rsidP="009D4C33">
            <w:pPr>
              <w:spacing w:line="360" w:lineRule="auto"/>
              <w:ind w:right="180"/>
              <w:rPr>
                <w:bCs/>
                <w:kern w:val="32"/>
              </w:rPr>
            </w:pPr>
          </w:p>
        </w:tc>
      </w:tr>
      <w:tr w:rsidR="008F1FEF" w:rsidRPr="00F152CE" w:rsidTr="009D4C33">
        <w:trPr>
          <w:trHeight w:val="454"/>
          <w:jc w:val="center"/>
        </w:trPr>
        <w:tc>
          <w:tcPr>
            <w:tcW w:w="837" w:type="dxa"/>
            <w:tcBorders>
              <w:right w:val="single" w:sz="12" w:space="0" w:color="auto"/>
            </w:tcBorders>
            <w:vAlign w:val="center"/>
          </w:tcPr>
          <w:p w:rsidR="008F1FEF" w:rsidRDefault="008F1FEF" w:rsidP="009D4C33">
            <w:pPr>
              <w:rPr>
                <w:lang w:eastAsia="en-US"/>
              </w:rPr>
            </w:pPr>
          </w:p>
        </w:tc>
        <w:tc>
          <w:tcPr>
            <w:tcW w:w="31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1FEF" w:rsidRPr="00AF7EEA" w:rsidRDefault="008F1FEF" w:rsidP="009D4C3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53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1FEF" w:rsidRPr="00AF7EEA" w:rsidRDefault="008F1FEF" w:rsidP="009D4C3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AF7EEA">
              <w:rPr>
                <w:lang w:eastAsia="en-US"/>
              </w:rPr>
              <w:t>капитального строительства</w:t>
            </w:r>
          </w:p>
        </w:tc>
        <w:tc>
          <w:tcPr>
            <w:tcW w:w="1129" w:type="dxa"/>
            <w:tcBorders>
              <w:left w:val="single" w:sz="12" w:space="0" w:color="auto"/>
            </w:tcBorders>
            <w:vAlign w:val="center"/>
          </w:tcPr>
          <w:p w:rsidR="008F1FEF" w:rsidRPr="00F152CE" w:rsidRDefault="008F1FEF" w:rsidP="009D4C33">
            <w:pPr>
              <w:spacing w:line="360" w:lineRule="auto"/>
              <w:ind w:right="180"/>
              <w:rPr>
                <w:bCs/>
                <w:kern w:val="32"/>
              </w:rPr>
            </w:pPr>
          </w:p>
        </w:tc>
      </w:tr>
      <w:tr w:rsidR="008F1FEF" w:rsidRPr="00F152CE" w:rsidTr="009D4C33">
        <w:trPr>
          <w:trHeight w:val="454"/>
          <w:jc w:val="center"/>
        </w:trPr>
        <w:tc>
          <w:tcPr>
            <w:tcW w:w="837" w:type="dxa"/>
            <w:tcBorders>
              <w:right w:val="single" w:sz="12" w:space="0" w:color="auto"/>
            </w:tcBorders>
            <w:vAlign w:val="center"/>
          </w:tcPr>
          <w:p w:rsidR="008F1FEF" w:rsidRDefault="008F1FEF" w:rsidP="009D4C33">
            <w:pPr>
              <w:rPr>
                <w:lang w:eastAsia="en-US"/>
              </w:rPr>
            </w:pPr>
          </w:p>
        </w:tc>
        <w:tc>
          <w:tcPr>
            <w:tcW w:w="31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1FEF" w:rsidRPr="00A410D5" w:rsidRDefault="008F1FEF" w:rsidP="009D4C3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A410D5">
              <w:rPr>
                <w:lang w:eastAsia="en-US"/>
              </w:rPr>
              <w:t>ПТА</w:t>
            </w:r>
          </w:p>
        </w:tc>
        <w:tc>
          <w:tcPr>
            <w:tcW w:w="53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1FEF" w:rsidRPr="00A410D5" w:rsidRDefault="008F1FEF" w:rsidP="009D4C3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Раздел 12.1 </w:t>
            </w:r>
            <w:r w:rsidRPr="00A410D5">
              <w:rPr>
                <w:lang w:eastAsia="en-US"/>
              </w:rPr>
              <w:t>Мероприятия по противодействию</w:t>
            </w:r>
          </w:p>
        </w:tc>
        <w:tc>
          <w:tcPr>
            <w:tcW w:w="1129" w:type="dxa"/>
            <w:tcBorders>
              <w:left w:val="single" w:sz="12" w:space="0" w:color="auto"/>
            </w:tcBorders>
            <w:vAlign w:val="center"/>
          </w:tcPr>
          <w:p w:rsidR="008F1FEF" w:rsidRPr="00F152CE" w:rsidRDefault="008F1FEF" w:rsidP="009D4C33">
            <w:pPr>
              <w:spacing w:line="360" w:lineRule="auto"/>
              <w:ind w:right="180"/>
              <w:rPr>
                <w:bCs/>
                <w:kern w:val="32"/>
              </w:rPr>
            </w:pPr>
          </w:p>
        </w:tc>
      </w:tr>
      <w:tr w:rsidR="008F1FEF" w:rsidRPr="00F152CE" w:rsidTr="009D4C33">
        <w:trPr>
          <w:trHeight w:val="454"/>
          <w:jc w:val="center"/>
        </w:trPr>
        <w:tc>
          <w:tcPr>
            <w:tcW w:w="837" w:type="dxa"/>
            <w:tcBorders>
              <w:right w:val="single" w:sz="12" w:space="0" w:color="auto"/>
            </w:tcBorders>
            <w:vAlign w:val="center"/>
          </w:tcPr>
          <w:p w:rsidR="008F1FEF" w:rsidRDefault="008F1FEF" w:rsidP="009D4C33">
            <w:pPr>
              <w:rPr>
                <w:lang w:eastAsia="en-US"/>
              </w:rPr>
            </w:pPr>
          </w:p>
        </w:tc>
        <w:tc>
          <w:tcPr>
            <w:tcW w:w="31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1FEF" w:rsidRPr="00A410D5" w:rsidRDefault="008F1FEF" w:rsidP="009D4C3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53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1FEF" w:rsidRPr="00A410D5" w:rsidRDefault="008F1FEF" w:rsidP="009D4C3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A410D5">
              <w:rPr>
                <w:lang w:eastAsia="en-US"/>
              </w:rPr>
              <w:t>террористическим актам</w:t>
            </w:r>
          </w:p>
        </w:tc>
        <w:tc>
          <w:tcPr>
            <w:tcW w:w="1129" w:type="dxa"/>
            <w:tcBorders>
              <w:left w:val="single" w:sz="12" w:space="0" w:color="auto"/>
            </w:tcBorders>
            <w:vAlign w:val="center"/>
          </w:tcPr>
          <w:p w:rsidR="008F1FEF" w:rsidRPr="00F152CE" w:rsidRDefault="008F1FEF" w:rsidP="009D4C33">
            <w:pPr>
              <w:spacing w:line="360" w:lineRule="auto"/>
              <w:ind w:right="180"/>
              <w:rPr>
                <w:bCs/>
                <w:kern w:val="32"/>
              </w:rPr>
            </w:pPr>
          </w:p>
        </w:tc>
      </w:tr>
      <w:tr w:rsidR="008F1FEF" w:rsidRPr="00F152CE" w:rsidTr="009D4C33">
        <w:trPr>
          <w:trHeight w:val="454"/>
          <w:jc w:val="center"/>
        </w:trPr>
        <w:tc>
          <w:tcPr>
            <w:tcW w:w="837" w:type="dxa"/>
            <w:tcBorders>
              <w:right w:val="single" w:sz="12" w:space="0" w:color="auto"/>
            </w:tcBorders>
            <w:vAlign w:val="center"/>
          </w:tcPr>
          <w:p w:rsidR="008F1FEF" w:rsidRDefault="008F1FEF" w:rsidP="009D4C33">
            <w:pPr>
              <w:rPr>
                <w:lang w:eastAsia="en-US"/>
              </w:rPr>
            </w:pPr>
          </w:p>
        </w:tc>
        <w:tc>
          <w:tcPr>
            <w:tcW w:w="31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1FEF" w:rsidRPr="00AF7EEA" w:rsidRDefault="008F1FEF" w:rsidP="009D4C3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AF7EEA">
              <w:rPr>
                <w:lang w:eastAsia="en-US"/>
              </w:rPr>
              <w:t>ПБО</w:t>
            </w:r>
          </w:p>
        </w:tc>
        <w:tc>
          <w:tcPr>
            <w:tcW w:w="53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1FEF" w:rsidRPr="00AF7EEA" w:rsidRDefault="008F1FEF" w:rsidP="009D4C3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Раздел 12.2 Промышленная безопасность</w:t>
            </w:r>
          </w:p>
        </w:tc>
        <w:tc>
          <w:tcPr>
            <w:tcW w:w="1129" w:type="dxa"/>
            <w:tcBorders>
              <w:left w:val="single" w:sz="12" w:space="0" w:color="auto"/>
            </w:tcBorders>
            <w:vAlign w:val="center"/>
          </w:tcPr>
          <w:p w:rsidR="008F1FEF" w:rsidRPr="00F152CE" w:rsidRDefault="008F1FEF" w:rsidP="009D4C33">
            <w:pPr>
              <w:spacing w:line="360" w:lineRule="auto"/>
              <w:ind w:right="180"/>
              <w:rPr>
                <w:bCs/>
                <w:kern w:val="32"/>
              </w:rPr>
            </w:pPr>
          </w:p>
        </w:tc>
      </w:tr>
      <w:tr w:rsidR="008F1FEF" w:rsidRPr="00F152CE" w:rsidTr="009D4C33">
        <w:trPr>
          <w:trHeight w:val="454"/>
          <w:jc w:val="center"/>
        </w:trPr>
        <w:tc>
          <w:tcPr>
            <w:tcW w:w="837" w:type="dxa"/>
            <w:tcBorders>
              <w:right w:val="single" w:sz="12" w:space="0" w:color="auto"/>
            </w:tcBorders>
            <w:vAlign w:val="center"/>
          </w:tcPr>
          <w:p w:rsidR="008F1FEF" w:rsidRDefault="008F1FEF" w:rsidP="009D4C33">
            <w:pPr>
              <w:rPr>
                <w:lang w:eastAsia="en-US"/>
              </w:rPr>
            </w:pPr>
          </w:p>
        </w:tc>
        <w:tc>
          <w:tcPr>
            <w:tcW w:w="31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1FEF" w:rsidRPr="00AF7EEA" w:rsidRDefault="008F1FEF" w:rsidP="009D4C3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53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1FEF" w:rsidRPr="00AF7EEA" w:rsidRDefault="008F1FEF" w:rsidP="009D4C3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AF7EEA">
              <w:rPr>
                <w:lang w:eastAsia="en-US"/>
              </w:rPr>
              <w:t>опасных производственных объектов</w:t>
            </w:r>
          </w:p>
        </w:tc>
        <w:tc>
          <w:tcPr>
            <w:tcW w:w="1129" w:type="dxa"/>
            <w:tcBorders>
              <w:left w:val="single" w:sz="12" w:space="0" w:color="auto"/>
            </w:tcBorders>
            <w:vAlign w:val="center"/>
          </w:tcPr>
          <w:p w:rsidR="008F1FEF" w:rsidRPr="00F152CE" w:rsidRDefault="008F1FEF" w:rsidP="009D4C33">
            <w:pPr>
              <w:spacing w:line="360" w:lineRule="auto"/>
              <w:ind w:right="180"/>
              <w:rPr>
                <w:bCs/>
                <w:kern w:val="32"/>
              </w:rPr>
            </w:pPr>
          </w:p>
        </w:tc>
      </w:tr>
      <w:tr w:rsidR="008F1FEF" w:rsidRPr="00F152CE" w:rsidTr="009D4C33">
        <w:trPr>
          <w:trHeight w:val="454"/>
          <w:jc w:val="center"/>
        </w:trPr>
        <w:tc>
          <w:tcPr>
            <w:tcW w:w="837" w:type="dxa"/>
            <w:tcBorders>
              <w:right w:val="single" w:sz="12" w:space="0" w:color="auto"/>
            </w:tcBorders>
            <w:vAlign w:val="center"/>
          </w:tcPr>
          <w:p w:rsidR="008F1FEF" w:rsidRDefault="008F1FEF" w:rsidP="009D4C33">
            <w:pPr>
              <w:rPr>
                <w:lang w:eastAsia="en-US"/>
              </w:rPr>
            </w:pPr>
          </w:p>
        </w:tc>
        <w:tc>
          <w:tcPr>
            <w:tcW w:w="31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1FEF" w:rsidRPr="00A410D5" w:rsidRDefault="00767068" w:rsidP="009D4C3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</w:t>
            </w:r>
            <w:r w:rsidR="008F1FEF" w:rsidRPr="00A410D5">
              <w:rPr>
                <w:lang w:eastAsia="en-US"/>
              </w:rPr>
              <w:t>БЭ</w:t>
            </w:r>
          </w:p>
        </w:tc>
        <w:tc>
          <w:tcPr>
            <w:tcW w:w="53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1FEF" w:rsidRPr="00A410D5" w:rsidRDefault="008F1FEF" w:rsidP="009D4C3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Раздел 12.3 </w:t>
            </w:r>
            <w:r w:rsidRPr="00A410D5">
              <w:rPr>
                <w:lang w:eastAsia="en-US"/>
              </w:rPr>
              <w:t>Требования к обеспечению</w:t>
            </w:r>
          </w:p>
        </w:tc>
        <w:tc>
          <w:tcPr>
            <w:tcW w:w="1129" w:type="dxa"/>
            <w:tcBorders>
              <w:left w:val="single" w:sz="12" w:space="0" w:color="auto"/>
            </w:tcBorders>
            <w:vAlign w:val="center"/>
          </w:tcPr>
          <w:p w:rsidR="008F1FEF" w:rsidRPr="00F152CE" w:rsidRDefault="008F1FEF" w:rsidP="009D4C33">
            <w:pPr>
              <w:spacing w:line="360" w:lineRule="auto"/>
              <w:ind w:right="180"/>
              <w:rPr>
                <w:bCs/>
                <w:kern w:val="32"/>
              </w:rPr>
            </w:pPr>
          </w:p>
        </w:tc>
      </w:tr>
      <w:tr w:rsidR="008F1FEF" w:rsidRPr="00F152CE" w:rsidTr="009D4C33">
        <w:trPr>
          <w:trHeight w:val="454"/>
          <w:jc w:val="center"/>
        </w:trPr>
        <w:tc>
          <w:tcPr>
            <w:tcW w:w="837" w:type="dxa"/>
            <w:tcBorders>
              <w:right w:val="single" w:sz="12" w:space="0" w:color="auto"/>
            </w:tcBorders>
            <w:vAlign w:val="center"/>
          </w:tcPr>
          <w:p w:rsidR="008F1FEF" w:rsidRDefault="008F1FEF" w:rsidP="009D4C33">
            <w:pPr>
              <w:rPr>
                <w:lang w:eastAsia="en-US"/>
              </w:rPr>
            </w:pPr>
          </w:p>
        </w:tc>
        <w:tc>
          <w:tcPr>
            <w:tcW w:w="31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1FEF" w:rsidRPr="00A410D5" w:rsidRDefault="008F1FEF" w:rsidP="009D4C3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53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1FEF" w:rsidRPr="00A410D5" w:rsidRDefault="008F1FEF" w:rsidP="009D4C3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A410D5">
              <w:rPr>
                <w:lang w:eastAsia="en-US"/>
              </w:rPr>
              <w:t>безопасной эксплуатации объектов</w:t>
            </w:r>
            <w:r>
              <w:rPr>
                <w:lang w:eastAsia="en-US"/>
              </w:rPr>
              <w:t xml:space="preserve"> капитального</w:t>
            </w:r>
          </w:p>
        </w:tc>
        <w:tc>
          <w:tcPr>
            <w:tcW w:w="1129" w:type="dxa"/>
            <w:tcBorders>
              <w:left w:val="single" w:sz="12" w:space="0" w:color="auto"/>
            </w:tcBorders>
            <w:vAlign w:val="center"/>
          </w:tcPr>
          <w:p w:rsidR="008F1FEF" w:rsidRPr="00F152CE" w:rsidRDefault="008F1FEF" w:rsidP="009D4C33">
            <w:pPr>
              <w:spacing w:line="360" w:lineRule="auto"/>
              <w:ind w:right="180"/>
              <w:rPr>
                <w:bCs/>
                <w:kern w:val="32"/>
              </w:rPr>
            </w:pPr>
          </w:p>
        </w:tc>
      </w:tr>
      <w:tr w:rsidR="008F1FEF" w:rsidRPr="00F152CE" w:rsidTr="009D4C33">
        <w:trPr>
          <w:trHeight w:val="454"/>
          <w:jc w:val="center"/>
        </w:trPr>
        <w:tc>
          <w:tcPr>
            <w:tcW w:w="837" w:type="dxa"/>
            <w:tcBorders>
              <w:right w:val="single" w:sz="12" w:space="0" w:color="auto"/>
            </w:tcBorders>
            <w:vAlign w:val="center"/>
          </w:tcPr>
          <w:p w:rsidR="008F1FEF" w:rsidRDefault="008F1FEF" w:rsidP="009D4C33">
            <w:pPr>
              <w:rPr>
                <w:lang w:eastAsia="en-US"/>
              </w:rPr>
            </w:pPr>
          </w:p>
        </w:tc>
        <w:tc>
          <w:tcPr>
            <w:tcW w:w="31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1FEF" w:rsidRPr="00AF7EEA" w:rsidRDefault="008F1FEF" w:rsidP="009D4C3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53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1FEF" w:rsidRPr="00AF7EEA" w:rsidRDefault="008F1FEF" w:rsidP="009D4C3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A410D5">
              <w:rPr>
                <w:lang w:eastAsia="en-US"/>
              </w:rPr>
              <w:t>строительства</w:t>
            </w:r>
          </w:p>
        </w:tc>
        <w:tc>
          <w:tcPr>
            <w:tcW w:w="1129" w:type="dxa"/>
            <w:tcBorders>
              <w:left w:val="single" w:sz="12" w:space="0" w:color="auto"/>
            </w:tcBorders>
            <w:vAlign w:val="center"/>
          </w:tcPr>
          <w:p w:rsidR="008F1FEF" w:rsidRPr="00F152CE" w:rsidRDefault="008F1FEF" w:rsidP="009D4C33">
            <w:pPr>
              <w:spacing w:line="360" w:lineRule="auto"/>
              <w:ind w:right="180"/>
              <w:rPr>
                <w:bCs/>
                <w:kern w:val="32"/>
              </w:rPr>
            </w:pPr>
          </w:p>
        </w:tc>
      </w:tr>
      <w:tr w:rsidR="008F1FEF" w:rsidRPr="00F152CE" w:rsidTr="009E6FA1">
        <w:trPr>
          <w:trHeight w:val="454"/>
          <w:jc w:val="center"/>
        </w:trPr>
        <w:tc>
          <w:tcPr>
            <w:tcW w:w="837" w:type="dxa"/>
            <w:tcBorders>
              <w:right w:val="single" w:sz="12" w:space="0" w:color="auto"/>
            </w:tcBorders>
            <w:vAlign w:val="center"/>
          </w:tcPr>
          <w:p w:rsidR="008F1FEF" w:rsidRPr="00AF7EEA" w:rsidRDefault="008F1FEF" w:rsidP="00992E4F">
            <w:pPr>
              <w:rPr>
                <w:lang w:eastAsia="en-US"/>
              </w:rPr>
            </w:pPr>
          </w:p>
        </w:tc>
        <w:tc>
          <w:tcPr>
            <w:tcW w:w="316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1FEF" w:rsidRPr="00AF7EEA" w:rsidRDefault="008F1FEF" w:rsidP="00992E4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0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F1FEF" w:rsidRPr="00AF7EEA" w:rsidRDefault="008F1FEF" w:rsidP="00992E4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129" w:type="dxa"/>
            <w:tcBorders>
              <w:left w:val="single" w:sz="12" w:space="0" w:color="auto"/>
            </w:tcBorders>
            <w:vAlign w:val="center"/>
          </w:tcPr>
          <w:p w:rsidR="008F1FEF" w:rsidRPr="00F152CE" w:rsidRDefault="008F1FEF" w:rsidP="00992E4F">
            <w:pPr>
              <w:spacing w:line="360" w:lineRule="auto"/>
              <w:ind w:right="180"/>
              <w:rPr>
                <w:bCs/>
                <w:kern w:val="32"/>
              </w:rPr>
            </w:pPr>
          </w:p>
        </w:tc>
      </w:tr>
      <w:tr w:rsidR="008F1FEF" w:rsidRPr="00F152CE" w:rsidTr="00657DCA">
        <w:trPr>
          <w:trHeight w:val="454"/>
          <w:jc w:val="center"/>
        </w:trPr>
        <w:tc>
          <w:tcPr>
            <w:tcW w:w="83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F1FEF" w:rsidRPr="00AF7EEA" w:rsidRDefault="008F1FEF" w:rsidP="00992E4F">
            <w:pPr>
              <w:rPr>
                <w:lang w:eastAsia="en-US"/>
              </w:rPr>
            </w:pPr>
          </w:p>
        </w:tc>
        <w:tc>
          <w:tcPr>
            <w:tcW w:w="316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1FEF" w:rsidRPr="00AF7EEA" w:rsidRDefault="008F1FEF" w:rsidP="00992E4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0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1FEF" w:rsidRPr="00AF7EEA" w:rsidRDefault="008F1FEF" w:rsidP="00992E4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112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8F1FEF" w:rsidRPr="00F152CE" w:rsidRDefault="008F1FEF" w:rsidP="00992E4F">
            <w:pPr>
              <w:spacing w:line="360" w:lineRule="auto"/>
              <w:ind w:right="180"/>
              <w:rPr>
                <w:bCs/>
                <w:kern w:val="32"/>
              </w:rPr>
            </w:pPr>
          </w:p>
        </w:tc>
      </w:tr>
    </w:tbl>
    <w:p w:rsidR="00E90C8C" w:rsidRDefault="00E90C8C" w:rsidP="0005352D">
      <w:pPr>
        <w:tabs>
          <w:tab w:val="left" w:pos="10185"/>
        </w:tabs>
        <w:jc w:val="center"/>
      </w:pPr>
    </w:p>
    <w:sectPr w:rsidR="00E90C8C" w:rsidSect="0005352D">
      <w:headerReference w:type="default" r:id="rId11"/>
      <w:footerReference w:type="default" r:id="rId12"/>
      <w:pgSz w:w="11906" w:h="16838" w:code="9"/>
      <w:pgMar w:top="340" w:right="340" w:bottom="340" w:left="1134" w:header="340" w:footer="2325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4895" w:rsidRDefault="00FD4895" w:rsidP="004F2BC1">
      <w:r>
        <w:separator/>
      </w:r>
    </w:p>
  </w:endnote>
  <w:endnote w:type="continuationSeparator" w:id="0">
    <w:p w:rsidR="00FD4895" w:rsidRDefault="00FD4895" w:rsidP="004F2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F48" w:rsidRDefault="00FD4895">
    <w:pPr>
      <w:pStyle w:val="a5"/>
    </w:pPr>
    <w:r>
      <w:rPr>
        <w:noProof/>
      </w:rPr>
      <w:pict>
        <v:rect id="Rectangle 5" o:spid="_x0000_s2060" style="position:absolute;margin-left:-35.75pt;margin-top:-135.4pt;width:36.85pt;height:257.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" filled="f" stroked="f">
          <v:textbox style="mso-next-textbox:#Rectangle 5" inset="1.5mm,1.3mm,1.5mm,2.3mm">
            <w:txbxContent>
              <w:tbl>
                <w:tblPr>
                  <w:tblW w:w="0" w:type="auto"/>
                  <w:jc w:val="center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340"/>
                  <w:gridCol w:w="340"/>
                </w:tblGrid>
                <w:tr w:rsidR="00517F48" w:rsidTr="008161CD">
                  <w:trPr>
                    <w:cantSplit/>
                    <w:trHeight w:hRule="exact" w:val="1418"/>
                    <w:jc w:val="center"/>
                  </w:trPr>
                  <w:tc>
                    <w:tcPr>
                      <w:tcW w:w="340" w:type="dxa"/>
                      <w:textDirection w:val="btLr"/>
                    </w:tcPr>
                    <w:p w:rsidR="00517F48" w:rsidRPr="00AF7EEA" w:rsidRDefault="00517F48" w:rsidP="008161CD">
                      <w:pPr>
                        <w:ind w:left="113" w:right="113"/>
                        <w:jc w:val="center"/>
                        <w:rPr>
                          <w:sz w:val="16"/>
                          <w:szCs w:val="18"/>
                        </w:rPr>
                      </w:pPr>
                      <w:proofErr w:type="spellStart"/>
                      <w:r w:rsidRPr="00AF7EEA">
                        <w:rPr>
                          <w:sz w:val="16"/>
                          <w:szCs w:val="18"/>
                        </w:rPr>
                        <w:t>Взам.инв</w:t>
                      </w:r>
                      <w:proofErr w:type="spellEnd"/>
                      <w:r w:rsidRPr="00AF7EEA">
                        <w:rPr>
                          <w:sz w:val="16"/>
                          <w:szCs w:val="18"/>
                        </w:rPr>
                        <w:t>.№</w:t>
                      </w:r>
                    </w:p>
                  </w:tc>
                  <w:tc>
                    <w:tcPr>
                      <w:tcW w:w="340" w:type="dxa"/>
                    </w:tcPr>
                    <w:p w:rsidR="00517F48" w:rsidRPr="00912328" w:rsidRDefault="00517F48">
                      <w:pPr>
                        <w:rPr>
                          <w:rFonts w:ascii="Arial" w:hAnsi="Arial" w:cs="Arial"/>
                        </w:rPr>
                      </w:pPr>
                    </w:p>
                  </w:tc>
                </w:tr>
                <w:tr w:rsidR="00517F48" w:rsidTr="00671BBA">
                  <w:trPr>
                    <w:cantSplit/>
                    <w:trHeight w:hRule="exact" w:val="1985"/>
                    <w:jc w:val="center"/>
                  </w:trPr>
                  <w:tc>
                    <w:tcPr>
                      <w:tcW w:w="340" w:type="dxa"/>
                      <w:tcBorders>
                        <w:bottom w:val="single" w:sz="12" w:space="0" w:color="auto"/>
                      </w:tcBorders>
                      <w:textDirection w:val="btLr"/>
                    </w:tcPr>
                    <w:p w:rsidR="00517F48" w:rsidRPr="00AF7EEA" w:rsidRDefault="00517F48" w:rsidP="008161CD">
                      <w:pPr>
                        <w:ind w:left="113" w:right="113"/>
                        <w:jc w:val="center"/>
                        <w:rPr>
                          <w:sz w:val="16"/>
                          <w:szCs w:val="18"/>
                        </w:rPr>
                      </w:pPr>
                      <w:r w:rsidRPr="00AF7EEA">
                        <w:rPr>
                          <w:sz w:val="16"/>
                          <w:szCs w:val="18"/>
                        </w:rPr>
                        <w:t>Подпись и дата</w:t>
                      </w:r>
                    </w:p>
                  </w:tc>
                  <w:tc>
                    <w:tcPr>
                      <w:tcW w:w="340" w:type="dxa"/>
                      <w:tcBorders>
                        <w:bottom w:val="single" w:sz="12" w:space="0" w:color="auto"/>
                      </w:tcBorders>
                      <w:textDirection w:val="btLr"/>
                      <w:vAlign w:val="center"/>
                    </w:tcPr>
                    <w:p w:rsidR="00517F48" w:rsidRPr="00DA7C59" w:rsidRDefault="00517F48" w:rsidP="00DA7C59">
                      <w:pPr>
                        <w:ind w:left="113" w:right="113"/>
                        <w:jc w:val="center"/>
                        <w:rPr>
                          <w:lang w:val="en-US"/>
                        </w:rPr>
                      </w:pPr>
                    </w:p>
                  </w:tc>
                </w:tr>
                <w:tr w:rsidR="00517F48" w:rsidTr="00671BBA">
                  <w:trPr>
                    <w:cantSplit/>
                    <w:trHeight w:hRule="exact" w:val="1418"/>
                    <w:jc w:val="center"/>
                  </w:trPr>
                  <w:tc>
                    <w:tcPr>
                      <w:tcW w:w="340" w:type="dxa"/>
                      <w:textDirection w:val="btLr"/>
                    </w:tcPr>
                    <w:p w:rsidR="00517F48" w:rsidRPr="00AF7EEA" w:rsidRDefault="00517F48" w:rsidP="008161CD">
                      <w:pPr>
                        <w:ind w:left="113" w:right="113"/>
                        <w:jc w:val="center"/>
                        <w:rPr>
                          <w:sz w:val="16"/>
                          <w:szCs w:val="18"/>
                        </w:rPr>
                      </w:pPr>
                      <w:r w:rsidRPr="00AF7EEA">
                        <w:rPr>
                          <w:sz w:val="16"/>
                          <w:szCs w:val="18"/>
                        </w:rPr>
                        <w:t>Инв.№ подл.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517F48" w:rsidRPr="00B13809" w:rsidRDefault="00517F48" w:rsidP="00671BBA">
                      <w:pPr>
                        <w:ind w:left="113" w:right="113"/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sz w:val="22"/>
                          <w:szCs w:val="22"/>
                          <w:lang w:val="en-US"/>
                        </w:rPr>
                        <w:t>6</w:t>
                      </w:r>
                    </w:p>
                  </w:tc>
                </w:tr>
              </w:tbl>
              <w:p w:rsidR="00517F48" w:rsidRDefault="00517F48"/>
            </w:txbxContent>
          </v:textbox>
        </v:rect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59" type="#_x0000_t202" style="position:absolute;margin-left:-2.3pt;margin-top:-5.35pt;width:526.1pt;height:128.3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" filled="f" stroked="f">
          <v:textbox style="mso-next-textbox:#Text Box 4" inset=".5mm,.3mm,.5mm,.3mm">
            <w:txbxContent>
              <w:tbl>
                <w:tblPr>
                  <w:tblW w:w="10433" w:type="dxa"/>
                  <w:jc w:val="center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620"/>
                  <w:gridCol w:w="565"/>
                  <w:gridCol w:w="567"/>
                  <w:gridCol w:w="569"/>
                  <w:gridCol w:w="838"/>
                  <w:gridCol w:w="560"/>
                  <w:gridCol w:w="3914"/>
                  <w:gridCol w:w="839"/>
                  <w:gridCol w:w="840"/>
                  <w:gridCol w:w="1121"/>
                </w:tblGrid>
                <w:tr w:rsidR="00517F48" w:rsidRPr="00DB337E" w:rsidTr="008161CD">
                  <w:trPr>
                    <w:trHeight w:hRule="exact" w:val="284"/>
                    <w:jc w:val="center"/>
                  </w:trPr>
                  <w:tc>
                    <w:tcPr>
                      <w:tcW w:w="626" w:type="dxa"/>
                      <w:tcBorders>
                        <w:top w:val="single" w:sz="12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</w:tcPr>
                    <w:p w:rsidR="00517F48" w:rsidRPr="00DB337E" w:rsidRDefault="00517F48" w:rsidP="008161CD">
                      <w:pPr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570" w:type="dxa"/>
                      <w:tcBorders>
                        <w:top w:val="single" w:sz="12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</w:tcPr>
                    <w:p w:rsidR="00517F48" w:rsidRPr="00DB337E" w:rsidRDefault="00517F48" w:rsidP="008161CD">
                      <w:pPr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</w:tcPr>
                    <w:p w:rsidR="00517F48" w:rsidRPr="00DB337E" w:rsidRDefault="00517F48" w:rsidP="008161CD">
                      <w:pPr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569" w:type="dxa"/>
                      <w:tcBorders>
                        <w:top w:val="single" w:sz="12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</w:tcPr>
                    <w:p w:rsidR="00517F48" w:rsidRPr="00DB337E" w:rsidRDefault="00517F48" w:rsidP="008161CD">
                      <w:pPr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84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</w:tcPr>
                    <w:p w:rsidR="00517F48" w:rsidRPr="00DB337E" w:rsidRDefault="00517F48" w:rsidP="008161CD">
                      <w:pPr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565" w:type="dxa"/>
                      <w:tcBorders>
                        <w:top w:val="single" w:sz="12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</w:tcPr>
                    <w:p w:rsidR="00517F48" w:rsidRPr="00DB337E" w:rsidRDefault="00517F48" w:rsidP="008161CD">
                      <w:pPr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6689" w:type="dxa"/>
                      <w:gridSpan w:val="4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517F48" w:rsidRPr="00DB337E" w:rsidRDefault="00517F48" w:rsidP="008161CD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</w:tc>
                </w:tr>
                <w:tr w:rsidR="00517F48" w:rsidRPr="00DB337E" w:rsidTr="008161CD">
                  <w:trPr>
                    <w:trHeight w:hRule="exact" w:val="284"/>
                    <w:jc w:val="center"/>
                  </w:trPr>
                  <w:tc>
                    <w:tcPr>
                      <w:tcW w:w="626" w:type="dxa"/>
                      <w:tcBorders>
                        <w:top w:val="single" w:sz="4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517F48" w:rsidRPr="00DB337E" w:rsidRDefault="00517F48" w:rsidP="008161C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570" w:type="dxa"/>
                      <w:tcBorders>
                        <w:top w:val="single" w:sz="4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517F48" w:rsidRPr="00DB337E" w:rsidRDefault="00517F48" w:rsidP="008161CD">
                      <w:pPr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567" w:type="dxa"/>
                      <w:tcBorders>
                        <w:top w:val="single" w:sz="4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517F48" w:rsidRPr="00DB337E" w:rsidRDefault="00517F48" w:rsidP="008161C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569" w:type="dxa"/>
                      <w:tcBorders>
                        <w:top w:val="single" w:sz="4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517F48" w:rsidRPr="00DB337E" w:rsidRDefault="00517F48" w:rsidP="008161CD">
                      <w:pPr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847" w:type="dxa"/>
                      <w:tcBorders>
                        <w:top w:val="single" w:sz="4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517F48" w:rsidRPr="00DB337E" w:rsidRDefault="00517F48" w:rsidP="008161CD">
                      <w:pPr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565" w:type="dxa"/>
                      <w:tcBorders>
                        <w:top w:val="single" w:sz="4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517F48" w:rsidRPr="00DB337E" w:rsidRDefault="00517F48" w:rsidP="008161CD">
                      <w:pPr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6689" w:type="dxa"/>
                      <w:gridSpan w:val="4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517F48" w:rsidRPr="00DB337E" w:rsidRDefault="00517F48" w:rsidP="008161CD">
                      <w:pPr>
                        <w:jc w:val="center"/>
                      </w:pPr>
                    </w:p>
                  </w:tc>
                </w:tr>
                <w:tr w:rsidR="00517F48" w:rsidRPr="00DB337E" w:rsidTr="008161CD">
                  <w:trPr>
                    <w:trHeight w:hRule="exact" w:val="284"/>
                    <w:jc w:val="center"/>
                  </w:trPr>
                  <w:tc>
                    <w:tcPr>
                      <w:tcW w:w="626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517F48" w:rsidRPr="00DB337E" w:rsidRDefault="00517F48" w:rsidP="008161CD">
                      <w:pPr>
                        <w:rPr>
                          <w:sz w:val="16"/>
                          <w:szCs w:val="16"/>
                        </w:rPr>
                      </w:pPr>
                      <w:r w:rsidRPr="00DB337E">
                        <w:rPr>
                          <w:sz w:val="16"/>
                          <w:szCs w:val="16"/>
                        </w:rPr>
                        <w:t>Изм.</w:t>
                      </w:r>
                    </w:p>
                  </w:tc>
                  <w:tc>
                    <w:tcPr>
                      <w:tcW w:w="570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517F48" w:rsidRPr="00DB337E" w:rsidRDefault="00517F48" w:rsidP="008161CD">
                      <w:pPr>
                        <w:ind w:right="-201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526B77">
                        <w:rPr>
                          <w:sz w:val="14"/>
                          <w:szCs w:val="14"/>
                        </w:rPr>
                        <w:t>Кол.у</w:t>
                      </w:r>
                      <w:r w:rsidRPr="00DB337E">
                        <w:rPr>
                          <w:sz w:val="16"/>
                          <w:szCs w:val="16"/>
                        </w:rPr>
                        <w:t>ч</w:t>
                      </w:r>
                      <w:proofErr w:type="spellEnd"/>
                      <w:r w:rsidRPr="00DB337E">
                        <w:rPr>
                          <w:sz w:val="16"/>
                          <w:szCs w:val="16"/>
                        </w:rPr>
                        <w:t>.</w:t>
                      </w:r>
                    </w:p>
                  </w:tc>
                  <w:tc>
                    <w:tcPr>
                      <w:tcW w:w="56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517F48" w:rsidRPr="00DB337E" w:rsidRDefault="00517F48" w:rsidP="008161CD">
                      <w:pPr>
                        <w:rPr>
                          <w:sz w:val="16"/>
                          <w:szCs w:val="16"/>
                        </w:rPr>
                      </w:pPr>
                      <w:r w:rsidRPr="00DB337E">
                        <w:rPr>
                          <w:sz w:val="16"/>
                          <w:szCs w:val="16"/>
                        </w:rPr>
                        <w:t>Лист</w:t>
                      </w:r>
                    </w:p>
                  </w:tc>
                  <w:tc>
                    <w:tcPr>
                      <w:tcW w:w="569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517F48" w:rsidRPr="00DB337E" w:rsidRDefault="00517F48" w:rsidP="008161CD">
                      <w:pPr>
                        <w:ind w:left="-79" w:right="-108"/>
                        <w:rPr>
                          <w:sz w:val="16"/>
                          <w:szCs w:val="16"/>
                        </w:rPr>
                      </w:pPr>
                      <w:r w:rsidRPr="00DB337E">
                        <w:rPr>
                          <w:sz w:val="16"/>
                          <w:szCs w:val="16"/>
                        </w:rPr>
                        <w:t>№ док</w:t>
                      </w:r>
                    </w:p>
                  </w:tc>
                  <w:tc>
                    <w:tcPr>
                      <w:tcW w:w="84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517F48" w:rsidRPr="00DB337E" w:rsidRDefault="00517F48" w:rsidP="008161CD">
                      <w:pPr>
                        <w:ind w:right="-194"/>
                        <w:rPr>
                          <w:sz w:val="16"/>
                          <w:szCs w:val="16"/>
                        </w:rPr>
                      </w:pPr>
                      <w:r w:rsidRPr="00DB337E">
                        <w:rPr>
                          <w:sz w:val="16"/>
                          <w:szCs w:val="16"/>
                        </w:rPr>
                        <w:t>Подпись</w:t>
                      </w:r>
                    </w:p>
                  </w:tc>
                  <w:tc>
                    <w:tcPr>
                      <w:tcW w:w="565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517F48" w:rsidRPr="00DB337E" w:rsidRDefault="00517F48" w:rsidP="008161CD">
                      <w:pPr>
                        <w:ind w:right="-167"/>
                        <w:rPr>
                          <w:sz w:val="16"/>
                          <w:szCs w:val="16"/>
                        </w:rPr>
                      </w:pPr>
                      <w:r w:rsidRPr="00DB337E">
                        <w:rPr>
                          <w:sz w:val="16"/>
                          <w:szCs w:val="16"/>
                        </w:rPr>
                        <w:t>Дата</w:t>
                      </w:r>
                    </w:p>
                  </w:tc>
                  <w:tc>
                    <w:tcPr>
                      <w:tcW w:w="6689" w:type="dxa"/>
                      <w:gridSpan w:val="4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517F48" w:rsidRPr="00DB337E" w:rsidRDefault="00517F48" w:rsidP="008161CD">
                      <w:pPr>
                        <w:jc w:val="center"/>
                      </w:pPr>
                    </w:p>
                  </w:tc>
                </w:tr>
                <w:tr w:rsidR="00517F48" w:rsidRPr="00DB337E" w:rsidTr="004A2CAF">
                  <w:trPr>
                    <w:trHeight w:hRule="exact" w:val="284"/>
                    <w:jc w:val="center"/>
                  </w:trPr>
                  <w:tc>
                    <w:tcPr>
                      <w:tcW w:w="1196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517F48" w:rsidRPr="00DB337E" w:rsidRDefault="00517F48" w:rsidP="008161CD">
                      <w:pPr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DB337E">
                        <w:rPr>
                          <w:sz w:val="16"/>
                          <w:szCs w:val="16"/>
                        </w:rPr>
                        <w:t>Разраб</w:t>
                      </w:r>
                      <w:proofErr w:type="spellEnd"/>
                      <w:r w:rsidRPr="00DB337E">
                        <w:rPr>
                          <w:sz w:val="16"/>
                          <w:szCs w:val="16"/>
                        </w:rPr>
                        <w:t>.</w:t>
                      </w:r>
                    </w:p>
                  </w:tc>
                  <w:tc>
                    <w:tcPr>
                      <w:tcW w:w="1136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517F48" w:rsidRPr="00DB337E" w:rsidRDefault="00517F48" w:rsidP="008161CD">
                      <w:pPr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84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517F48" w:rsidRPr="00DB337E" w:rsidRDefault="00517F48" w:rsidP="008161C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565" w:type="dxa"/>
                      <w:tcBorders>
                        <w:top w:val="single" w:sz="12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517F48" w:rsidRPr="00DB337E" w:rsidRDefault="00517F48" w:rsidP="008161C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3969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shd w:val="clear" w:color="auto" w:fill="auto"/>
                      <w:vAlign w:val="center"/>
                    </w:tcPr>
                    <w:p w:rsidR="00517F48" w:rsidRPr="00DB337E" w:rsidRDefault="00517F48" w:rsidP="008161CD">
                      <w:pPr>
                        <w:jc w:val="center"/>
                      </w:pPr>
                    </w:p>
                  </w:tc>
                  <w:tc>
                    <w:tcPr>
                      <w:tcW w:w="848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517F48" w:rsidRPr="00DB337E" w:rsidRDefault="00517F48" w:rsidP="008161C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849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517F48" w:rsidRPr="00DB337E" w:rsidRDefault="00517F48" w:rsidP="008161C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113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517F48" w:rsidRPr="00DB337E" w:rsidRDefault="00517F48" w:rsidP="008161C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DB337E">
                        <w:rPr>
                          <w:sz w:val="16"/>
                          <w:szCs w:val="16"/>
                        </w:rPr>
                        <w:t>Листов</w:t>
                      </w:r>
                    </w:p>
                  </w:tc>
                </w:tr>
                <w:tr w:rsidR="00517F48" w:rsidRPr="00DB337E" w:rsidTr="004A2CAF">
                  <w:trPr>
                    <w:trHeight w:hRule="exact" w:val="284"/>
                    <w:jc w:val="center"/>
                  </w:trPr>
                  <w:tc>
                    <w:tcPr>
                      <w:tcW w:w="1196" w:type="dxa"/>
                      <w:gridSpan w:val="2"/>
                      <w:tcBorders>
                        <w:top w:val="single" w:sz="4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517F48" w:rsidRPr="00DB337E" w:rsidRDefault="00517F48" w:rsidP="008161CD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Зам. нач.</w:t>
                      </w:r>
                    </w:p>
                  </w:tc>
                  <w:tc>
                    <w:tcPr>
                      <w:tcW w:w="1136" w:type="dxa"/>
                      <w:gridSpan w:val="2"/>
                      <w:tcBorders>
                        <w:top w:val="single" w:sz="4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517F48" w:rsidRPr="00DB337E" w:rsidRDefault="00517F48" w:rsidP="008161CD">
                      <w:pPr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847" w:type="dxa"/>
                      <w:tcBorders>
                        <w:top w:val="single" w:sz="4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517F48" w:rsidRPr="00DB337E" w:rsidRDefault="00517F48" w:rsidP="008161C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565" w:type="dxa"/>
                      <w:tcBorders>
                        <w:top w:val="single" w:sz="4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517F48" w:rsidRPr="00DB337E" w:rsidRDefault="00517F48" w:rsidP="008161C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3948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shd w:val="clear" w:color="auto" w:fill="auto"/>
                      <w:vAlign w:val="center"/>
                    </w:tcPr>
                    <w:p w:rsidR="00517F48" w:rsidRPr="00DB337E" w:rsidRDefault="00517F48" w:rsidP="008161CD">
                      <w:pPr>
                        <w:jc w:val="center"/>
                      </w:pPr>
                    </w:p>
                  </w:tc>
                  <w:tc>
                    <w:tcPr>
                      <w:tcW w:w="848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shd w:val="clear" w:color="auto" w:fill="auto"/>
                      <w:vAlign w:val="center"/>
                    </w:tcPr>
                    <w:p w:rsidR="00517F48" w:rsidRPr="00AF7EEA" w:rsidRDefault="00517F48" w:rsidP="008161C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49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shd w:val="clear" w:color="auto" w:fill="auto"/>
                      <w:vAlign w:val="center"/>
                    </w:tcPr>
                    <w:p w:rsidR="00517F48" w:rsidRPr="00AF7EEA" w:rsidRDefault="00517F48" w:rsidP="008161C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13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shd w:val="clear" w:color="auto" w:fill="auto"/>
                      <w:vAlign w:val="center"/>
                    </w:tcPr>
                    <w:p w:rsidR="00517F48" w:rsidRPr="00AF7EEA" w:rsidRDefault="00517F48" w:rsidP="008161C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517F48" w:rsidRPr="00DB337E" w:rsidTr="008161CD">
                  <w:trPr>
                    <w:trHeight w:hRule="exact" w:val="284"/>
                    <w:jc w:val="center"/>
                  </w:trPr>
                  <w:tc>
                    <w:tcPr>
                      <w:tcW w:w="1196" w:type="dxa"/>
                      <w:gridSpan w:val="2"/>
                      <w:tcBorders>
                        <w:top w:val="single" w:sz="4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517F48" w:rsidRPr="00DB337E" w:rsidRDefault="00517F48" w:rsidP="008161CD">
                      <w:pPr>
                        <w:rPr>
                          <w:sz w:val="16"/>
                          <w:szCs w:val="16"/>
                        </w:rPr>
                      </w:pPr>
                      <w:r w:rsidRPr="00DB337E">
                        <w:rPr>
                          <w:sz w:val="16"/>
                          <w:szCs w:val="16"/>
                        </w:rPr>
                        <w:t>Нач. отдела</w:t>
                      </w:r>
                    </w:p>
                  </w:tc>
                  <w:tc>
                    <w:tcPr>
                      <w:tcW w:w="1136" w:type="dxa"/>
                      <w:gridSpan w:val="2"/>
                      <w:tcBorders>
                        <w:top w:val="single" w:sz="4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517F48" w:rsidRPr="00DB337E" w:rsidRDefault="00517F48" w:rsidP="008161CD">
                      <w:pPr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847" w:type="dxa"/>
                      <w:tcBorders>
                        <w:top w:val="single" w:sz="4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517F48" w:rsidRPr="00DB337E" w:rsidRDefault="00517F48" w:rsidP="008161C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565" w:type="dxa"/>
                      <w:tcBorders>
                        <w:top w:val="single" w:sz="4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517F48" w:rsidRPr="00DB337E" w:rsidRDefault="00517F48" w:rsidP="008161C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3948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shd w:val="clear" w:color="auto" w:fill="auto"/>
                      <w:vAlign w:val="center"/>
                    </w:tcPr>
                    <w:p w:rsidR="00517F48" w:rsidRPr="00DB337E" w:rsidRDefault="00517F48" w:rsidP="008161CD">
                      <w:pPr>
                        <w:jc w:val="center"/>
                      </w:pPr>
                    </w:p>
                  </w:tc>
                  <w:tc>
                    <w:tcPr>
                      <w:tcW w:w="2741" w:type="dxa"/>
                      <w:gridSpan w:val="3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shd w:val="clear" w:color="auto" w:fill="auto"/>
                      <w:vAlign w:val="center"/>
                    </w:tcPr>
                    <w:p w:rsidR="00517F48" w:rsidRPr="00DB337E" w:rsidRDefault="00517F48" w:rsidP="008161CD">
                      <w:pPr>
                        <w:jc w:val="center"/>
                      </w:pPr>
                    </w:p>
                  </w:tc>
                </w:tr>
                <w:tr w:rsidR="00517F48" w:rsidRPr="00DB337E" w:rsidTr="008161CD">
                  <w:trPr>
                    <w:trHeight w:hRule="exact" w:val="284"/>
                    <w:jc w:val="center"/>
                  </w:trPr>
                  <w:tc>
                    <w:tcPr>
                      <w:tcW w:w="1196" w:type="dxa"/>
                      <w:gridSpan w:val="2"/>
                      <w:tcBorders>
                        <w:top w:val="single" w:sz="4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517F48" w:rsidRPr="00DB337E" w:rsidRDefault="00517F48" w:rsidP="008161CD">
                      <w:pPr>
                        <w:rPr>
                          <w:sz w:val="16"/>
                          <w:szCs w:val="16"/>
                        </w:rPr>
                      </w:pPr>
                      <w:r w:rsidRPr="00AF7EEA">
                        <w:rPr>
                          <w:sz w:val="16"/>
                          <w:szCs w:val="16"/>
                        </w:rPr>
                        <w:t>Н.контр.</w:t>
                      </w:r>
                    </w:p>
                  </w:tc>
                  <w:tc>
                    <w:tcPr>
                      <w:tcW w:w="1136" w:type="dxa"/>
                      <w:gridSpan w:val="2"/>
                      <w:tcBorders>
                        <w:top w:val="single" w:sz="4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517F48" w:rsidRPr="00DB337E" w:rsidRDefault="00517F48" w:rsidP="008161CD">
                      <w:pPr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847" w:type="dxa"/>
                      <w:tcBorders>
                        <w:top w:val="single" w:sz="4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517F48" w:rsidRPr="00DB337E" w:rsidRDefault="00517F48" w:rsidP="008161C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565" w:type="dxa"/>
                      <w:tcBorders>
                        <w:top w:val="single" w:sz="4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517F48" w:rsidRPr="00DB337E" w:rsidRDefault="00517F48" w:rsidP="008161C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3948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shd w:val="clear" w:color="auto" w:fill="auto"/>
                    </w:tcPr>
                    <w:p w:rsidR="00517F48" w:rsidRPr="00DB337E" w:rsidRDefault="00517F48" w:rsidP="008161CD"/>
                  </w:tc>
                  <w:tc>
                    <w:tcPr>
                      <w:tcW w:w="2741" w:type="dxa"/>
                      <w:gridSpan w:val="3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shd w:val="clear" w:color="auto" w:fill="auto"/>
                    </w:tcPr>
                    <w:p w:rsidR="00517F48" w:rsidRPr="00DB337E" w:rsidRDefault="00517F48" w:rsidP="008161C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c>
                </w:tr>
                <w:tr w:rsidR="00517F48" w:rsidRPr="00DB337E" w:rsidTr="008161CD">
                  <w:trPr>
                    <w:trHeight w:hRule="exact" w:val="284"/>
                    <w:jc w:val="center"/>
                  </w:trPr>
                  <w:tc>
                    <w:tcPr>
                      <w:tcW w:w="1196" w:type="dxa"/>
                      <w:gridSpan w:val="2"/>
                      <w:tcBorders>
                        <w:top w:val="single" w:sz="4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517F48" w:rsidRPr="00570A51" w:rsidRDefault="00517F48" w:rsidP="004B24D0">
                      <w:pPr>
                        <w:rPr>
                          <w:sz w:val="16"/>
                          <w:szCs w:val="16"/>
                        </w:rPr>
                      </w:pPr>
                      <w:r w:rsidRPr="00DB337E">
                        <w:rPr>
                          <w:sz w:val="16"/>
                          <w:szCs w:val="16"/>
                        </w:rPr>
                        <w:t>ГИП</w:t>
                      </w:r>
                    </w:p>
                    <w:p w:rsidR="00517F48" w:rsidRPr="00DB337E" w:rsidRDefault="00517F48" w:rsidP="008161CD">
                      <w:pPr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1136" w:type="dxa"/>
                      <w:gridSpan w:val="2"/>
                      <w:tcBorders>
                        <w:top w:val="single" w:sz="4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cFitText/>
                      <w:vAlign w:val="center"/>
                    </w:tcPr>
                    <w:p w:rsidR="00517F48" w:rsidRPr="00DB337E" w:rsidRDefault="00517F48" w:rsidP="008161CD">
                      <w:pPr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847" w:type="dxa"/>
                      <w:tcBorders>
                        <w:top w:val="single" w:sz="4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517F48" w:rsidRPr="00DB337E" w:rsidRDefault="00517F48" w:rsidP="008161C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565" w:type="dxa"/>
                      <w:tcBorders>
                        <w:top w:val="single" w:sz="4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517F48" w:rsidRPr="00DB337E" w:rsidRDefault="00517F48" w:rsidP="008161C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3948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shd w:val="clear" w:color="auto" w:fill="auto"/>
                    </w:tcPr>
                    <w:p w:rsidR="00517F48" w:rsidRPr="00DB337E" w:rsidRDefault="00517F48" w:rsidP="008161CD"/>
                  </w:tc>
                  <w:tc>
                    <w:tcPr>
                      <w:tcW w:w="2741" w:type="dxa"/>
                      <w:gridSpan w:val="3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shd w:val="clear" w:color="auto" w:fill="auto"/>
                    </w:tcPr>
                    <w:p w:rsidR="00517F48" w:rsidRPr="00DB337E" w:rsidRDefault="00517F48" w:rsidP="008161C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c>
                </w:tr>
              </w:tbl>
              <w:p w:rsidR="00517F48" w:rsidRPr="00DB337E" w:rsidRDefault="00517F48" w:rsidP="008161CD"/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F48" w:rsidRPr="004A3B08" w:rsidRDefault="00FD4895" w:rsidP="008161CD">
    <w:pPr>
      <w:pStyle w:val="a5"/>
      <w:rPr>
        <w:sz w:val="14"/>
        <w:szCs w:val="14"/>
      </w:rPr>
    </w:pPr>
    <w:r>
      <w:rPr>
        <w:noProof/>
        <w:sz w:val="14"/>
        <w:szCs w:val="1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9" o:spid="_x0000_s2050" type="#_x0000_t202" style="position:absolute;margin-left:-.95pt;margin-top:-4.05pt;width:524.4pt;height:61.8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" filled="f" stroked="f">
          <v:textbox inset=".5mm,.3mm,.5mm,.3mm">
            <w:txbxContent>
              <w:tbl>
                <w:tblPr>
                  <w:tblW w:w="10434" w:type="dxa"/>
                  <w:jc w:val="center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57" w:type="dxa"/>
                    <w:right w:w="57" w:type="dxa"/>
                  </w:tblCellMar>
                  <w:tblLook w:val="01E0" w:firstRow="1" w:lastRow="1" w:firstColumn="1" w:lastColumn="1" w:noHBand="0" w:noVBand="0"/>
                </w:tblPr>
                <w:tblGrid>
                  <w:gridCol w:w="629"/>
                  <w:gridCol w:w="629"/>
                  <w:gridCol w:w="570"/>
                  <w:gridCol w:w="561"/>
                  <w:gridCol w:w="886"/>
                  <w:gridCol w:w="569"/>
                  <w:gridCol w:w="5998"/>
                  <w:gridCol w:w="592"/>
                </w:tblGrid>
                <w:tr w:rsidR="00517F48" w:rsidRPr="00201A0D" w:rsidTr="008161CD">
                  <w:trPr>
                    <w:trHeight w:hRule="exact" w:val="284"/>
                    <w:jc w:val="center"/>
                  </w:trPr>
                  <w:tc>
                    <w:tcPr>
                      <w:tcW w:w="629" w:type="dxa"/>
                      <w:tcBorders>
                        <w:top w:val="single" w:sz="12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tcFitText/>
                      <w:vAlign w:val="center"/>
                    </w:tcPr>
                    <w:p w:rsidR="00517F48" w:rsidRPr="00201A0D" w:rsidRDefault="00517F48" w:rsidP="008161C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629" w:type="dxa"/>
                      <w:tcBorders>
                        <w:top w:val="single" w:sz="12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tcFitText/>
                      <w:vAlign w:val="center"/>
                    </w:tcPr>
                    <w:p w:rsidR="00517F48" w:rsidRPr="00201A0D" w:rsidRDefault="00517F48" w:rsidP="008161C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570" w:type="dxa"/>
                      <w:tcBorders>
                        <w:top w:val="single" w:sz="12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tcFitText/>
                      <w:vAlign w:val="center"/>
                    </w:tcPr>
                    <w:p w:rsidR="00517F48" w:rsidRPr="00201A0D" w:rsidRDefault="00517F48" w:rsidP="008161C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561" w:type="dxa"/>
                      <w:tcBorders>
                        <w:top w:val="single" w:sz="12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tcFitText/>
                      <w:vAlign w:val="center"/>
                    </w:tcPr>
                    <w:p w:rsidR="00517F48" w:rsidRPr="00201A0D" w:rsidRDefault="00517F48" w:rsidP="008161C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886" w:type="dxa"/>
                      <w:tcBorders>
                        <w:top w:val="single" w:sz="12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tcFitText/>
                      <w:vAlign w:val="center"/>
                    </w:tcPr>
                    <w:p w:rsidR="00517F48" w:rsidRPr="00201A0D" w:rsidRDefault="00517F48" w:rsidP="008161C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569" w:type="dxa"/>
                      <w:tcBorders>
                        <w:top w:val="single" w:sz="12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tcFitText/>
                      <w:vAlign w:val="center"/>
                    </w:tcPr>
                    <w:p w:rsidR="00517F48" w:rsidRPr="00201A0D" w:rsidRDefault="00517F48" w:rsidP="008161C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5998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shd w:val="clear" w:color="auto" w:fill="auto"/>
                      <w:vAlign w:val="center"/>
                    </w:tcPr>
                    <w:p w:rsidR="00517F48" w:rsidRPr="00201A0D" w:rsidRDefault="00517F48" w:rsidP="00A221AF">
                      <w:pPr>
                        <w:jc w:val="center"/>
                      </w:pPr>
                    </w:p>
                  </w:tc>
                  <w:tc>
                    <w:tcPr>
                      <w:tcW w:w="592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shd w:val="clear" w:color="auto" w:fill="auto"/>
                      <w:vAlign w:val="center"/>
                    </w:tcPr>
                    <w:p w:rsidR="00517F48" w:rsidRPr="00201A0D" w:rsidRDefault="00517F48" w:rsidP="008161C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201A0D">
                        <w:rPr>
                          <w:sz w:val="16"/>
                          <w:szCs w:val="16"/>
                        </w:rPr>
                        <w:t>Лист</w:t>
                      </w:r>
                    </w:p>
                  </w:tc>
                </w:tr>
                <w:tr w:rsidR="00517F48" w:rsidTr="008161CD">
                  <w:trPr>
                    <w:trHeight w:hRule="exact" w:val="284"/>
                    <w:jc w:val="center"/>
                  </w:trPr>
                  <w:tc>
                    <w:tcPr>
                      <w:tcW w:w="629" w:type="dxa"/>
                      <w:tcBorders>
                        <w:top w:val="single" w:sz="4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cFitText/>
                      <w:vAlign w:val="center"/>
                    </w:tcPr>
                    <w:p w:rsidR="00517F48" w:rsidRPr="00912328" w:rsidRDefault="00517F48" w:rsidP="008161C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629" w:type="dxa"/>
                      <w:tcBorders>
                        <w:top w:val="single" w:sz="4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cFitText/>
                      <w:vAlign w:val="center"/>
                    </w:tcPr>
                    <w:p w:rsidR="00517F48" w:rsidRPr="00912328" w:rsidRDefault="00517F48" w:rsidP="008161C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570" w:type="dxa"/>
                      <w:tcBorders>
                        <w:top w:val="single" w:sz="4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cFitText/>
                      <w:vAlign w:val="center"/>
                    </w:tcPr>
                    <w:p w:rsidR="00517F48" w:rsidRPr="00912328" w:rsidRDefault="00517F48" w:rsidP="008161C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561" w:type="dxa"/>
                      <w:tcBorders>
                        <w:top w:val="single" w:sz="4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cFitText/>
                      <w:vAlign w:val="center"/>
                    </w:tcPr>
                    <w:p w:rsidR="00517F48" w:rsidRPr="00912328" w:rsidRDefault="00517F48" w:rsidP="008161C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886" w:type="dxa"/>
                      <w:tcBorders>
                        <w:top w:val="single" w:sz="4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cFitText/>
                      <w:vAlign w:val="center"/>
                    </w:tcPr>
                    <w:p w:rsidR="00517F48" w:rsidRPr="00912328" w:rsidRDefault="00517F48" w:rsidP="008161C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569" w:type="dxa"/>
                      <w:tcBorders>
                        <w:top w:val="single" w:sz="4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cFitText/>
                      <w:vAlign w:val="center"/>
                    </w:tcPr>
                    <w:p w:rsidR="00517F48" w:rsidRPr="00912328" w:rsidRDefault="00517F48" w:rsidP="008161C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5998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shd w:val="clear" w:color="auto" w:fill="auto"/>
                      <w:tcFitText/>
                      <w:vAlign w:val="center"/>
                    </w:tcPr>
                    <w:p w:rsidR="00517F48" w:rsidRDefault="00517F48" w:rsidP="008161CD">
                      <w:pPr>
                        <w:jc w:val="center"/>
                      </w:pPr>
                    </w:p>
                  </w:tc>
                  <w:tc>
                    <w:tcPr>
                      <w:tcW w:w="592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shd w:val="clear" w:color="auto" w:fill="auto"/>
                      <w:vAlign w:val="center"/>
                    </w:tcPr>
                    <w:p w:rsidR="00517F48" w:rsidRPr="004106FA" w:rsidRDefault="00517F48" w:rsidP="008161CD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c>
                </w:tr>
                <w:tr w:rsidR="00517F48" w:rsidRPr="00912328" w:rsidTr="008161CD">
                  <w:trPr>
                    <w:trHeight w:hRule="exact" w:val="284"/>
                    <w:jc w:val="center"/>
                  </w:trPr>
                  <w:tc>
                    <w:tcPr>
                      <w:tcW w:w="629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517F48" w:rsidRPr="00F53299" w:rsidRDefault="00517F48" w:rsidP="008161CD">
                      <w:pPr>
                        <w:jc w:val="center"/>
                        <w:rPr>
                          <w:sz w:val="16"/>
                        </w:rPr>
                      </w:pPr>
                      <w:r w:rsidRPr="00F53299">
                        <w:rPr>
                          <w:sz w:val="16"/>
                        </w:rPr>
                        <w:t>Изм.</w:t>
                      </w:r>
                    </w:p>
                  </w:tc>
                  <w:tc>
                    <w:tcPr>
                      <w:tcW w:w="629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517F48" w:rsidRPr="00F53299" w:rsidRDefault="00517F48" w:rsidP="00641E60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Кол.</w:t>
                      </w:r>
                      <w:r w:rsidRPr="00F53299">
                        <w:rPr>
                          <w:sz w:val="16"/>
                        </w:rPr>
                        <w:t>уч.</w:t>
                      </w:r>
                    </w:p>
                  </w:tc>
                  <w:tc>
                    <w:tcPr>
                      <w:tcW w:w="570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517F48" w:rsidRPr="00F53299" w:rsidRDefault="00517F48" w:rsidP="008161CD">
                      <w:pPr>
                        <w:jc w:val="center"/>
                        <w:rPr>
                          <w:sz w:val="16"/>
                        </w:rPr>
                      </w:pPr>
                      <w:r w:rsidRPr="00F53299">
                        <w:rPr>
                          <w:sz w:val="16"/>
                        </w:rPr>
                        <w:t>Лист</w:t>
                      </w:r>
                    </w:p>
                  </w:tc>
                  <w:tc>
                    <w:tcPr>
                      <w:tcW w:w="561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517F48" w:rsidRPr="00F53299" w:rsidRDefault="00517F48" w:rsidP="008161CD">
                      <w:pPr>
                        <w:jc w:val="center"/>
                        <w:rPr>
                          <w:sz w:val="16"/>
                        </w:rPr>
                      </w:pPr>
                      <w:r w:rsidRPr="00F53299">
                        <w:rPr>
                          <w:sz w:val="16"/>
                        </w:rPr>
                        <w:t>№док.</w:t>
                      </w:r>
                    </w:p>
                  </w:tc>
                  <w:tc>
                    <w:tcPr>
                      <w:tcW w:w="886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517F48" w:rsidRPr="00F53299" w:rsidRDefault="00517F48" w:rsidP="008161CD">
                      <w:pPr>
                        <w:jc w:val="center"/>
                        <w:rPr>
                          <w:sz w:val="16"/>
                        </w:rPr>
                      </w:pPr>
                      <w:r w:rsidRPr="00F53299">
                        <w:rPr>
                          <w:sz w:val="16"/>
                        </w:rPr>
                        <w:t>Подпись</w:t>
                      </w:r>
                    </w:p>
                  </w:tc>
                  <w:tc>
                    <w:tcPr>
                      <w:tcW w:w="569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517F48" w:rsidRPr="00F53299" w:rsidRDefault="00517F48" w:rsidP="008161CD">
                      <w:pPr>
                        <w:jc w:val="center"/>
                        <w:rPr>
                          <w:sz w:val="16"/>
                        </w:rPr>
                      </w:pPr>
                      <w:r w:rsidRPr="00F53299">
                        <w:rPr>
                          <w:sz w:val="16"/>
                        </w:rPr>
                        <w:t>Дата</w:t>
                      </w:r>
                    </w:p>
                  </w:tc>
                  <w:tc>
                    <w:tcPr>
                      <w:tcW w:w="5998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shd w:val="clear" w:color="auto" w:fill="auto"/>
                      <w:tcFitText/>
                    </w:tcPr>
                    <w:p w:rsidR="00517F48" w:rsidRPr="00912328" w:rsidRDefault="00517F48" w:rsidP="008161CD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</w:tc>
                  <w:tc>
                    <w:tcPr>
                      <w:tcW w:w="592" w:type="dxa"/>
                      <w:vMerge/>
                      <w:tcBorders>
                        <w:top w:val="single" w:sz="8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shd w:val="clear" w:color="auto" w:fill="auto"/>
                      <w:tcFitText/>
                    </w:tcPr>
                    <w:p w:rsidR="00517F48" w:rsidRPr="00912328" w:rsidRDefault="00517F48" w:rsidP="008161CD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</w:tc>
                </w:tr>
              </w:tbl>
              <w:p w:rsidR="00517F48" w:rsidRDefault="00517F48" w:rsidP="008161CD"/>
            </w:txbxContent>
          </v:textbox>
        </v:shape>
      </w:pict>
    </w:r>
    <w:r>
      <w:rPr>
        <w:noProof/>
        <w:sz w:val="14"/>
        <w:szCs w:val="14"/>
      </w:rPr>
      <w:pict>
        <v:rect id="Rectangle 20" o:spid="_x0000_s2049" style="position:absolute;margin-left:-34.05pt;margin-top:-201.8pt;width:34.3pt;height:245.2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" filled="f" stroked="f">
          <v:textbox inset=".5mm,.3mm,.5mm,.3mm">
            <w:txbxContent>
              <w:tbl>
                <w:tblPr>
                  <w:tblW w:w="0" w:type="auto"/>
                  <w:jc w:val="center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340"/>
                  <w:gridCol w:w="340"/>
                </w:tblGrid>
                <w:tr w:rsidR="00517F48" w:rsidTr="008161CD">
                  <w:trPr>
                    <w:cantSplit/>
                    <w:trHeight w:hRule="exact" w:val="1418"/>
                    <w:jc w:val="center"/>
                  </w:trPr>
                  <w:tc>
                    <w:tcPr>
                      <w:tcW w:w="340" w:type="dxa"/>
                      <w:textDirection w:val="btLr"/>
                    </w:tcPr>
                    <w:p w:rsidR="00517F48" w:rsidRPr="00201A0D" w:rsidRDefault="00517F48" w:rsidP="008161CD">
                      <w:pPr>
                        <w:ind w:left="113" w:right="113"/>
                        <w:jc w:val="center"/>
                        <w:rPr>
                          <w:sz w:val="16"/>
                          <w:szCs w:val="18"/>
                        </w:rPr>
                      </w:pPr>
                      <w:proofErr w:type="spellStart"/>
                      <w:r w:rsidRPr="00201A0D">
                        <w:rPr>
                          <w:sz w:val="16"/>
                          <w:szCs w:val="18"/>
                        </w:rPr>
                        <w:t>Взам</w:t>
                      </w:r>
                      <w:proofErr w:type="spellEnd"/>
                      <w:r w:rsidRPr="00201A0D">
                        <w:rPr>
                          <w:sz w:val="16"/>
                          <w:szCs w:val="18"/>
                        </w:rPr>
                        <w:t>. инв.№</w:t>
                      </w:r>
                    </w:p>
                  </w:tc>
                  <w:tc>
                    <w:tcPr>
                      <w:tcW w:w="340" w:type="dxa"/>
                    </w:tcPr>
                    <w:p w:rsidR="00517F48" w:rsidRPr="00DB337E" w:rsidRDefault="00517F48" w:rsidP="008161C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c>
                </w:tr>
                <w:tr w:rsidR="00517F48" w:rsidTr="00671BBA">
                  <w:trPr>
                    <w:cantSplit/>
                    <w:trHeight w:hRule="exact" w:val="1985"/>
                    <w:jc w:val="center"/>
                  </w:trPr>
                  <w:tc>
                    <w:tcPr>
                      <w:tcW w:w="340" w:type="dxa"/>
                      <w:textDirection w:val="btLr"/>
                    </w:tcPr>
                    <w:p w:rsidR="00517F48" w:rsidRPr="00201A0D" w:rsidRDefault="00517F48" w:rsidP="008161CD">
                      <w:pPr>
                        <w:ind w:left="113" w:right="113"/>
                        <w:jc w:val="center"/>
                        <w:rPr>
                          <w:sz w:val="16"/>
                          <w:szCs w:val="18"/>
                        </w:rPr>
                      </w:pPr>
                      <w:r w:rsidRPr="00201A0D">
                        <w:rPr>
                          <w:sz w:val="16"/>
                          <w:szCs w:val="18"/>
                        </w:rPr>
                        <w:t>Подпись и дата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517F48" w:rsidRPr="00DA7C59" w:rsidRDefault="00517F48" w:rsidP="00DA7C59">
                      <w:pPr>
                        <w:ind w:left="113" w:right="113"/>
                        <w:jc w:val="center"/>
                        <w:rPr>
                          <w:lang w:val="en-US"/>
                        </w:rPr>
                      </w:pPr>
                    </w:p>
                  </w:tc>
                </w:tr>
                <w:tr w:rsidR="00517F48" w:rsidTr="00671BBA">
                  <w:trPr>
                    <w:cantSplit/>
                    <w:trHeight w:hRule="exact" w:val="1418"/>
                    <w:jc w:val="center"/>
                  </w:trPr>
                  <w:tc>
                    <w:tcPr>
                      <w:tcW w:w="340" w:type="dxa"/>
                      <w:textDirection w:val="btLr"/>
                    </w:tcPr>
                    <w:p w:rsidR="00517F48" w:rsidRPr="00201A0D" w:rsidRDefault="00517F48" w:rsidP="008161CD">
                      <w:pPr>
                        <w:ind w:left="113" w:right="113"/>
                        <w:jc w:val="center"/>
                        <w:rPr>
                          <w:sz w:val="16"/>
                          <w:szCs w:val="18"/>
                        </w:rPr>
                      </w:pPr>
                      <w:proofErr w:type="spellStart"/>
                      <w:r w:rsidRPr="00201A0D">
                        <w:rPr>
                          <w:sz w:val="16"/>
                          <w:szCs w:val="18"/>
                        </w:rPr>
                        <w:t>Инв</w:t>
                      </w:r>
                      <w:proofErr w:type="spellEnd"/>
                      <w:r w:rsidRPr="00201A0D">
                        <w:rPr>
                          <w:sz w:val="16"/>
                          <w:szCs w:val="18"/>
                        </w:rPr>
                        <w:t>№ подл.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517F48" w:rsidRPr="00DA7C59" w:rsidRDefault="00517F48" w:rsidP="00671BBA">
                      <w:pPr>
                        <w:ind w:left="113" w:right="113"/>
                        <w:jc w:val="center"/>
                      </w:pPr>
                      <w:r>
                        <w:rPr>
                          <w:sz w:val="22"/>
                          <w:szCs w:val="22"/>
                        </w:rPr>
                        <w:t>6</w:t>
                      </w:r>
                    </w:p>
                  </w:tc>
                </w:tr>
              </w:tbl>
              <w:p w:rsidR="00517F48" w:rsidRDefault="00517F48" w:rsidP="008161CD"/>
            </w:txbxContent>
          </v:textbox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4895" w:rsidRDefault="00FD4895" w:rsidP="004F2BC1">
      <w:r>
        <w:separator/>
      </w:r>
    </w:p>
  </w:footnote>
  <w:footnote w:type="continuationSeparator" w:id="0">
    <w:p w:rsidR="00FD4895" w:rsidRDefault="00FD4895" w:rsidP="004F2B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F48" w:rsidRDefault="00487C6A" w:rsidP="008161CD">
    <w:pPr>
      <w:pStyle w:val="a3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517F48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17F48" w:rsidRDefault="00517F48" w:rsidP="008161CD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F48" w:rsidRDefault="00FD4895" w:rsidP="008161CD">
    <w:pPr>
      <w:pStyle w:val="a3"/>
      <w:tabs>
        <w:tab w:val="clear" w:pos="4677"/>
        <w:tab w:val="clear" w:pos="9355"/>
      </w:tabs>
      <w:spacing w:before="60" w:after="60"/>
      <w:ind w:right="142"/>
      <w:jc w:val="right"/>
    </w:pPr>
    <w:r>
      <w:rPr>
        <w:noProof/>
      </w:rPr>
      <w:pict>
        <v:rect id="Rectangle 3" o:spid="_x0000_s2061" style="position:absolute;left:0;text-align:left;margin-left:0;margin-top:0;width:521.55pt;height:805.0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" filled="f" strokeweight="1.5pt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F48" w:rsidRDefault="00FD4895" w:rsidP="008161CD">
    <w:pPr>
      <w:pStyle w:val="a3"/>
      <w:spacing w:before="120" w:after="120"/>
      <w:ind w:right="170"/>
      <w:jc w:val="right"/>
    </w:pPr>
    <w:r>
      <w:rPr>
        <w:noProof/>
      </w:rPr>
      <w:pict>
        <v:rect id="Rectangle 18" o:spid="_x0000_s2051" style="position:absolute;left:0;text-align:left;margin-left:0;margin-top:0;width:521.55pt;height:805.0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" filled="f" strokeweight="1.5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057A9"/>
    <w:multiLevelType w:val="multilevel"/>
    <w:tmpl w:val="54360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0669A6"/>
    <w:multiLevelType w:val="hybridMultilevel"/>
    <w:tmpl w:val="AD0EA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911C47"/>
    <w:multiLevelType w:val="multilevel"/>
    <w:tmpl w:val="EAA0A9A4"/>
    <w:lvl w:ilvl="0">
      <w:start w:val="1"/>
      <w:numFmt w:val="decimal"/>
      <w:lvlText w:val="%1"/>
      <w:lvlJc w:val="left"/>
      <w:pPr>
        <w:tabs>
          <w:tab w:val="num" w:pos="2276"/>
        </w:tabs>
        <w:ind w:left="1992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6"/>
      <w:numFmt w:val="decimal"/>
      <w:lvlText w:val="%1.%2"/>
      <w:lvlJc w:val="left"/>
      <w:pPr>
        <w:tabs>
          <w:tab w:val="num" w:pos="2568"/>
        </w:tabs>
        <w:ind w:left="2568" w:hanging="576"/>
      </w:pPr>
      <w:rPr>
        <w:rFonts w:hint="default"/>
      </w:rPr>
    </w:lvl>
    <w:lvl w:ilvl="2">
      <w:start w:val="1"/>
      <w:numFmt w:val="decimal"/>
      <w:lvlText w:val="5.7.%3"/>
      <w:lvlJc w:val="left"/>
      <w:pPr>
        <w:tabs>
          <w:tab w:val="num" w:pos="3698"/>
        </w:tabs>
        <w:ind w:left="3698" w:hanging="720"/>
      </w:pPr>
      <w:rPr>
        <w:rFonts w:hint="default"/>
        <w:b/>
      </w:rPr>
    </w:lvl>
    <w:lvl w:ilvl="3">
      <w:start w:val="1"/>
      <w:numFmt w:val="decimal"/>
      <w:lvlText w:val="5.7.4.%4"/>
      <w:lvlJc w:val="left"/>
      <w:pPr>
        <w:tabs>
          <w:tab w:val="num" w:pos="2276"/>
        </w:tabs>
        <w:ind w:left="1992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4"/>
        </w:tabs>
        <w:ind w:left="3144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88"/>
        </w:tabs>
        <w:ind w:left="3288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2"/>
        </w:tabs>
        <w:ind w:left="3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76"/>
        </w:tabs>
        <w:ind w:left="3576" w:hanging="1584"/>
      </w:pPr>
      <w:rPr>
        <w:rFonts w:hint="default"/>
      </w:rPr>
    </w:lvl>
  </w:abstractNum>
  <w:abstractNum w:abstractNumId="3" w15:restartNumberingAfterBreak="0">
    <w:nsid w:val="30340928"/>
    <w:multiLevelType w:val="hybridMultilevel"/>
    <w:tmpl w:val="2DF6B98E"/>
    <w:lvl w:ilvl="0" w:tplc="3714862E">
      <w:start w:val="1"/>
      <w:numFmt w:val="decimal"/>
      <w:lvlText w:val="%1."/>
      <w:lvlJc w:val="left"/>
      <w:pPr>
        <w:tabs>
          <w:tab w:val="num" w:pos="3102"/>
        </w:tabs>
        <w:ind w:left="3102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7"/>
        </w:tabs>
        <w:ind w:left="32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927"/>
        </w:tabs>
        <w:ind w:left="39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647"/>
        </w:tabs>
        <w:ind w:left="46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367"/>
        </w:tabs>
        <w:ind w:left="53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087"/>
        </w:tabs>
        <w:ind w:left="60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807"/>
        </w:tabs>
        <w:ind w:left="68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527"/>
        </w:tabs>
        <w:ind w:left="75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247"/>
        </w:tabs>
        <w:ind w:left="8247" w:hanging="180"/>
      </w:pPr>
      <w:rPr>
        <w:rFonts w:cs="Times New Roman"/>
      </w:rPr>
    </w:lvl>
  </w:abstractNum>
  <w:abstractNum w:abstractNumId="4" w15:restartNumberingAfterBreak="0">
    <w:nsid w:val="324C5241"/>
    <w:multiLevelType w:val="hybridMultilevel"/>
    <w:tmpl w:val="1B3E783E"/>
    <w:lvl w:ilvl="0" w:tplc="048A9A84">
      <w:start w:val="1"/>
      <w:numFmt w:val="decimal"/>
      <w:lvlText w:val="8.%1."/>
      <w:lvlJc w:val="left"/>
      <w:pPr>
        <w:tabs>
          <w:tab w:val="num" w:pos="1249"/>
        </w:tabs>
        <w:ind w:left="540" w:firstLine="284"/>
      </w:pPr>
      <w:rPr>
        <w:rFonts w:ascii="Arial" w:hAnsi="Arial" w:hint="default"/>
        <w:sz w:val="22"/>
        <w:szCs w:val="22"/>
      </w:rPr>
    </w:lvl>
    <w:lvl w:ilvl="1" w:tplc="9098975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394162"/>
    <w:multiLevelType w:val="hybridMultilevel"/>
    <w:tmpl w:val="454CDA16"/>
    <w:lvl w:ilvl="0" w:tplc="9C700C68">
      <w:start w:val="1"/>
      <w:numFmt w:val="bullet"/>
      <w:lvlText w:val="-"/>
      <w:lvlJc w:val="left"/>
      <w:pPr>
        <w:tabs>
          <w:tab w:val="num" w:pos="3431"/>
        </w:tabs>
        <w:ind w:left="3431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3431"/>
        </w:tabs>
        <w:ind w:left="3431" w:hanging="360"/>
      </w:pPr>
      <w:rPr>
        <w:rFonts w:ascii="Courier New" w:hAnsi="Courier New" w:cs="Courier New" w:hint="default"/>
      </w:rPr>
    </w:lvl>
    <w:lvl w:ilvl="2" w:tplc="9C700C68">
      <w:start w:val="1"/>
      <w:numFmt w:val="bullet"/>
      <w:lvlText w:val="-"/>
      <w:lvlJc w:val="left"/>
      <w:pPr>
        <w:tabs>
          <w:tab w:val="num" w:pos="2912"/>
        </w:tabs>
        <w:ind w:left="2912" w:hanging="360"/>
      </w:pPr>
      <w:rPr>
        <w:rFonts w:ascii="Courier New" w:hAnsi="Courier New" w:hint="default"/>
      </w:rPr>
    </w:lvl>
    <w:lvl w:ilvl="3" w:tplc="04190001">
      <w:start w:val="1"/>
      <w:numFmt w:val="bullet"/>
      <w:lvlText w:val=""/>
      <w:lvlJc w:val="left"/>
      <w:pPr>
        <w:tabs>
          <w:tab w:val="num" w:pos="4871"/>
        </w:tabs>
        <w:ind w:left="48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91"/>
        </w:tabs>
        <w:ind w:left="55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11"/>
        </w:tabs>
        <w:ind w:left="63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31"/>
        </w:tabs>
        <w:ind w:left="70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51"/>
        </w:tabs>
        <w:ind w:left="77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71"/>
        </w:tabs>
        <w:ind w:left="8471" w:hanging="360"/>
      </w:pPr>
      <w:rPr>
        <w:rFonts w:ascii="Wingdings" w:hAnsi="Wingdings" w:hint="default"/>
      </w:rPr>
    </w:lvl>
  </w:abstractNum>
  <w:abstractNum w:abstractNumId="6" w15:restartNumberingAfterBreak="0">
    <w:nsid w:val="3AFE5B23"/>
    <w:multiLevelType w:val="hybridMultilevel"/>
    <w:tmpl w:val="44F49986"/>
    <w:lvl w:ilvl="0" w:tplc="9C700C68">
      <w:start w:val="1"/>
      <w:numFmt w:val="bullet"/>
      <w:lvlText w:val="-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BE17908"/>
    <w:multiLevelType w:val="hybridMultilevel"/>
    <w:tmpl w:val="E19CABF0"/>
    <w:lvl w:ilvl="0" w:tplc="9C700C68">
      <w:start w:val="1"/>
      <w:numFmt w:val="bullet"/>
      <w:lvlText w:val="-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 w:tplc="9C700C68">
      <w:start w:val="1"/>
      <w:numFmt w:val="bullet"/>
      <w:lvlText w:val="-"/>
      <w:lvlJc w:val="left"/>
      <w:pPr>
        <w:tabs>
          <w:tab w:val="num" w:pos="5039"/>
        </w:tabs>
        <w:ind w:left="5039" w:hanging="360"/>
      </w:pPr>
      <w:rPr>
        <w:rFonts w:ascii="Courier New" w:hAnsi="Courier New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8" w15:restartNumberingAfterBreak="0">
    <w:nsid w:val="464806B6"/>
    <w:multiLevelType w:val="hybridMultilevel"/>
    <w:tmpl w:val="6140690A"/>
    <w:lvl w:ilvl="0" w:tplc="9C700C68">
      <w:start w:val="1"/>
      <w:numFmt w:val="bullet"/>
      <w:lvlText w:val="-"/>
      <w:lvlJc w:val="left"/>
      <w:pPr>
        <w:ind w:left="157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4E7E79F2"/>
    <w:multiLevelType w:val="multilevel"/>
    <w:tmpl w:val="31AE5292"/>
    <w:lvl w:ilvl="0">
      <w:start w:val="1"/>
      <w:numFmt w:val="decimal"/>
      <w:pStyle w:val="1"/>
      <w:lvlText w:val="%1"/>
      <w:lvlJc w:val="left"/>
      <w:pPr>
        <w:tabs>
          <w:tab w:val="num" w:pos="2276"/>
        </w:tabs>
        <w:ind w:left="1992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6"/>
      <w:numFmt w:val="decimal"/>
      <w:pStyle w:val="2"/>
      <w:lvlText w:val="%1.%2"/>
      <w:lvlJc w:val="left"/>
      <w:pPr>
        <w:tabs>
          <w:tab w:val="num" w:pos="2568"/>
        </w:tabs>
        <w:ind w:left="2568" w:hanging="576"/>
      </w:pPr>
      <w:rPr>
        <w:rFonts w:hint="default"/>
      </w:rPr>
    </w:lvl>
    <w:lvl w:ilvl="2">
      <w:start w:val="1"/>
      <w:numFmt w:val="decimal"/>
      <w:lvlText w:val="5.7.%3"/>
      <w:lvlJc w:val="left"/>
      <w:pPr>
        <w:tabs>
          <w:tab w:val="num" w:pos="3698"/>
        </w:tabs>
        <w:ind w:left="3698" w:hanging="720"/>
      </w:pPr>
      <w:rPr>
        <w:rFonts w:hint="default"/>
        <w:b/>
      </w:rPr>
    </w:lvl>
    <w:lvl w:ilvl="3">
      <w:start w:val="1"/>
      <w:numFmt w:val="decimal"/>
      <w:lvlText w:val="5.7.5.%4"/>
      <w:lvlJc w:val="left"/>
      <w:pPr>
        <w:tabs>
          <w:tab w:val="num" w:pos="2276"/>
        </w:tabs>
        <w:ind w:left="1992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4"/>
        </w:tabs>
        <w:ind w:left="3144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88"/>
        </w:tabs>
        <w:ind w:left="3288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2"/>
        </w:tabs>
        <w:ind w:left="3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76"/>
        </w:tabs>
        <w:ind w:left="3576" w:hanging="1584"/>
      </w:pPr>
      <w:rPr>
        <w:rFonts w:hint="default"/>
      </w:rPr>
    </w:lvl>
  </w:abstractNum>
  <w:abstractNum w:abstractNumId="10" w15:restartNumberingAfterBreak="0">
    <w:nsid w:val="57397CB7"/>
    <w:multiLevelType w:val="hybridMultilevel"/>
    <w:tmpl w:val="BD5CE640"/>
    <w:lvl w:ilvl="0" w:tplc="9C700C68">
      <w:start w:val="1"/>
      <w:numFmt w:val="bullet"/>
      <w:lvlText w:val="-"/>
      <w:lvlJc w:val="left"/>
      <w:pPr>
        <w:tabs>
          <w:tab w:val="num" w:pos="2526"/>
        </w:tabs>
        <w:ind w:left="2526" w:hanging="360"/>
      </w:pPr>
      <w:rPr>
        <w:rFonts w:ascii="Courier New" w:hAnsi="Courier New" w:hint="default"/>
      </w:rPr>
    </w:lvl>
    <w:lvl w:ilvl="1" w:tplc="9C700C68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6"/>
        </w:tabs>
        <w:ind w:left="32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6"/>
        </w:tabs>
        <w:ind w:left="39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6"/>
        </w:tabs>
        <w:ind w:left="46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6"/>
        </w:tabs>
        <w:ind w:left="54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6"/>
        </w:tabs>
        <w:ind w:left="61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6"/>
        </w:tabs>
        <w:ind w:left="68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6"/>
        </w:tabs>
        <w:ind w:left="7566" w:hanging="360"/>
      </w:pPr>
      <w:rPr>
        <w:rFonts w:ascii="Wingdings" w:hAnsi="Wingdings" w:hint="default"/>
      </w:rPr>
    </w:lvl>
  </w:abstractNum>
  <w:abstractNum w:abstractNumId="11" w15:restartNumberingAfterBreak="0">
    <w:nsid w:val="712F5C23"/>
    <w:multiLevelType w:val="hybridMultilevel"/>
    <w:tmpl w:val="C79C3150"/>
    <w:lvl w:ilvl="0" w:tplc="D620072C">
      <w:start w:val="1"/>
      <w:numFmt w:val="bullet"/>
      <w:lvlText w:val="–"/>
      <w:lvlJc w:val="left"/>
      <w:pPr>
        <w:ind w:left="1854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776542A7"/>
    <w:multiLevelType w:val="hybridMultilevel"/>
    <w:tmpl w:val="A2CE599A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6"/>
        </w:tabs>
        <w:ind w:left="25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6"/>
        </w:tabs>
        <w:ind w:left="32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6"/>
        </w:tabs>
        <w:ind w:left="39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6"/>
        </w:tabs>
        <w:ind w:left="46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6"/>
        </w:tabs>
        <w:ind w:left="54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6"/>
        </w:tabs>
        <w:ind w:left="61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6"/>
        </w:tabs>
        <w:ind w:left="68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6"/>
        </w:tabs>
        <w:ind w:left="7566" w:hanging="360"/>
      </w:pPr>
      <w:rPr>
        <w:rFonts w:ascii="Wingdings" w:hAnsi="Wingdings" w:hint="default"/>
      </w:rPr>
    </w:lvl>
  </w:abstractNum>
  <w:abstractNum w:abstractNumId="13" w15:restartNumberingAfterBreak="0">
    <w:nsid w:val="77E72931"/>
    <w:multiLevelType w:val="hybridMultilevel"/>
    <w:tmpl w:val="10C234E2"/>
    <w:lvl w:ilvl="0" w:tplc="FB62982E">
      <w:start w:val="1"/>
      <w:numFmt w:val="bullet"/>
      <w:lvlText w:val=""/>
      <w:lvlJc w:val="left"/>
      <w:pPr>
        <w:ind w:left="180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ED9149D"/>
    <w:multiLevelType w:val="hybridMultilevel"/>
    <w:tmpl w:val="C764EEC6"/>
    <w:lvl w:ilvl="0" w:tplc="B9767BAC">
      <w:start w:val="1"/>
      <w:numFmt w:val="decimal"/>
      <w:lvlText w:val="5.7.10.%1"/>
      <w:lvlJc w:val="left"/>
      <w:pPr>
        <w:ind w:left="16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B20666C">
      <w:start w:val="1"/>
      <w:numFmt w:val="decimal"/>
      <w:lvlText w:val="5.7.10.%4"/>
      <w:lvlJc w:val="left"/>
      <w:pPr>
        <w:ind w:left="475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11"/>
  </w:num>
  <w:num w:numId="5">
    <w:abstractNumId w:val="2"/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  <w:num w:numId="9">
    <w:abstractNumId w:val="9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3"/>
  </w:num>
  <w:num w:numId="12">
    <w:abstractNumId w:val="10"/>
  </w:num>
  <w:num w:numId="13">
    <w:abstractNumId w:val="7"/>
  </w:num>
  <w:num w:numId="14">
    <w:abstractNumId w:val="12"/>
  </w:num>
  <w:num w:numId="15">
    <w:abstractNumId w:val="6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0E0E"/>
    <w:rsid w:val="000079B5"/>
    <w:rsid w:val="0001032D"/>
    <w:rsid w:val="000128BF"/>
    <w:rsid w:val="00013EF9"/>
    <w:rsid w:val="00017A6F"/>
    <w:rsid w:val="00025AAB"/>
    <w:rsid w:val="00027EE4"/>
    <w:rsid w:val="00030291"/>
    <w:rsid w:val="000323B0"/>
    <w:rsid w:val="000350AC"/>
    <w:rsid w:val="00035836"/>
    <w:rsid w:val="00040763"/>
    <w:rsid w:val="00041CAE"/>
    <w:rsid w:val="00046DDF"/>
    <w:rsid w:val="00051175"/>
    <w:rsid w:val="0005352D"/>
    <w:rsid w:val="00056C4B"/>
    <w:rsid w:val="00063717"/>
    <w:rsid w:val="00070332"/>
    <w:rsid w:val="00070746"/>
    <w:rsid w:val="00073275"/>
    <w:rsid w:val="0008024D"/>
    <w:rsid w:val="00082CBF"/>
    <w:rsid w:val="00082FF8"/>
    <w:rsid w:val="00087E01"/>
    <w:rsid w:val="00091F23"/>
    <w:rsid w:val="000945DE"/>
    <w:rsid w:val="000A4850"/>
    <w:rsid w:val="000B0D75"/>
    <w:rsid w:val="000B2E2B"/>
    <w:rsid w:val="000C0A61"/>
    <w:rsid w:val="000C2027"/>
    <w:rsid w:val="000C2492"/>
    <w:rsid w:val="000D2247"/>
    <w:rsid w:val="000D4B20"/>
    <w:rsid w:val="000D6751"/>
    <w:rsid w:val="000D6BC5"/>
    <w:rsid w:val="000D6E53"/>
    <w:rsid w:val="000E2141"/>
    <w:rsid w:val="000E473C"/>
    <w:rsid w:val="000F3AA2"/>
    <w:rsid w:val="000F5C7D"/>
    <w:rsid w:val="001047BF"/>
    <w:rsid w:val="001156F6"/>
    <w:rsid w:val="001172C0"/>
    <w:rsid w:val="0011783B"/>
    <w:rsid w:val="00122042"/>
    <w:rsid w:val="0012341B"/>
    <w:rsid w:val="001244E8"/>
    <w:rsid w:val="00132CB8"/>
    <w:rsid w:val="00146EA5"/>
    <w:rsid w:val="00150A42"/>
    <w:rsid w:val="00154662"/>
    <w:rsid w:val="0015499C"/>
    <w:rsid w:val="00157D62"/>
    <w:rsid w:val="00166E9B"/>
    <w:rsid w:val="001718E9"/>
    <w:rsid w:val="00171C6E"/>
    <w:rsid w:val="001724F3"/>
    <w:rsid w:val="0017394D"/>
    <w:rsid w:val="001810B3"/>
    <w:rsid w:val="001844CB"/>
    <w:rsid w:val="0019071E"/>
    <w:rsid w:val="001908DE"/>
    <w:rsid w:val="00194A1B"/>
    <w:rsid w:val="001A1CB5"/>
    <w:rsid w:val="001A2964"/>
    <w:rsid w:val="001A79BC"/>
    <w:rsid w:val="001B11B2"/>
    <w:rsid w:val="001B7A16"/>
    <w:rsid w:val="001D409A"/>
    <w:rsid w:val="001D751C"/>
    <w:rsid w:val="001D76AC"/>
    <w:rsid w:val="001E150B"/>
    <w:rsid w:val="001E206C"/>
    <w:rsid w:val="001E282B"/>
    <w:rsid w:val="001E310E"/>
    <w:rsid w:val="001E3A3B"/>
    <w:rsid w:val="001E450E"/>
    <w:rsid w:val="001F2A6F"/>
    <w:rsid w:val="001F2B5D"/>
    <w:rsid w:val="001F5D18"/>
    <w:rsid w:val="00201087"/>
    <w:rsid w:val="002170CE"/>
    <w:rsid w:val="00221B85"/>
    <w:rsid w:val="00224F73"/>
    <w:rsid w:val="002307FF"/>
    <w:rsid w:val="00233318"/>
    <w:rsid w:val="00252232"/>
    <w:rsid w:val="00253CE7"/>
    <w:rsid w:val="00260CA4"/>
    <w:rsid w:val="00261D69"/>
    <w:rsid w:val="0026237A"/>
    <w:rsid w:val="002642A7"/>
    <w:rsid w:val="002668A5"/>
    <w:rsid w:val="00267C63"/>
    <w:rsid w:val="00270F52"/>
    <w:rsid w:val="002721D8"/>
    <w:rsid w:val="002725B5"/>
    <w:rsid w:val="00272DCB"/>
    <w:rsid w:val="00274D47"/>
    <w:rsid w:val="00281677"/>
    <w:rsid w:val="002864CF"/>
    <w:rsid w:val="00286EC9"/>
    <w:rsid w:val="00287EF9"/>
    <w:rsid w:val="0029032C"/>
    <w:rsid w:val="00291C17"/>
    <w:rsid w:val="0029338D"/>
    <w:rsid w:val="0029495B"/>
    <w:rsid w:val="0029601E"/>
    <w:rsid w:val="002A2B02"/>
    <w:rsid w:val="002A616A"/>
    <w:rsid w:val="002B285C"/>
    <w:rsid w:val="002B36CC"/>
    <w:rsid w:val="002B6BE1"/>
    <w:rsid w:val="002C0388"/>
    <w:rsid w:val="002C08F9"/>
    <w:rsid w:val="002D592A"/>
    <w:rsid w:val="002E0C5E"/>
    <w:rsid w:val="002E16E9"/>
    <w:rsid w:val="002E24AC"/>
    <w:rsid w:val="002E337A"/>
    <w:rsid w:val="002E4DB2"/>
    <w:rsid w:val="002E5172"/>
    <w:rsid w:val="002F2BD2"/>
    <w:rsid w:val="002F68EA"/>
    <w:rsid w:val="00302717"/>
    <w:rsid w:val="003030B4"/>
    <w:rsid w:val="00305A52"/>
    <w:rsid w:val="00305BE5"/>
    <w:rsid w:val="003119DA"/>
    <w:rsid w:val="00312780"/>
    <w:rsid w:val="00314CF4"/>
    <w:rsid w:val="003164D4"/>
    <w:rsid w:val="00321022"/>
    <w:rsid w:val="00322F0F"/>
    <w:rsid w:val="00333B61"/>
    <w:rsid w:val="003377AA"/>
    <w:rsid w:val="0034081B"/>
    <w:rsid w:val="003416EF"/>
    <w:rsid w:val="00341A83"/>
    <w:rsid w:val="00342066"/>
    <w:rsid w:val="003517BB"/>
    <w:rsid w:val="00351E49"/>
    <w:rsid w:val="00355349"/>
    <w:rsid w:val="00360A77"/>
    <w:rsid w:val="0037668F"/>
    <w:rsid w:val="00384DBC"/>
    <w:rsid w:val="003862F1"/>
    <w:rsid w:val="00397D44"/>
    <w:rsid w:val="003A17E9"/>
    <w:rsid w:val="003A1944"/>
    <w:rsid w:val="003A2343"/>
    <w:rsid w:val="003A45A9"/>
    <w:rsid w:val="003A777C"/>
    <w:rsid w:val="003B32BF"/>
    <w:rsid w:val="003B330C"/>
    <w:rsid w:val="003B7309"/>
    <w:rsid w:val="003B7719"/>
    <w:rsid w:val="003C592F"/>
    <w:rsid w:val="003C70CF"/>
    <w:rsid w:val="003D0CE1"/>
    <w:rsid w:val="003D1A5A"/>
    <w:rsid w:val="003D1E44"/>
    <w:rsid w:val="003D3F66"/>
    <w:rsid w:val="003D6789"/>
    <w:rsid w:val="003D6CAB"/>
    <w:rsid w:val="003F60A3"/>
    <w:rsid w:val="0040101E"/>
    <w:rsid w:val="0040599D"/>
    <w:rsid w:val="00406787"/>
    <w:rsid w:val="00411016"/>
    <w:rsid w:val="00415265"/>
    <w:rsid w:val="00416928"/>
    <w:rsid w:val="00421D7F"/>
    <w:rsid w:val="00422212"/>
    <w:rsid w:val="00425FEA"/>
    <w:rsid w:val="004304D4"/>
    <w:rsid w:val="00437221"/>
    <w:rsid w:val="00437980"/>
    <w:rsid w:val="004411B0"/>
    <w:rsid w:val="004423DA"/>
    <w:rsid w:val="00442888"/>
    <w:rsid w:val="00443E0E"/>
    <w:rsid w:val="00444F7A"/>
    <w:rsid w:val="00455734"/>
    <w:rsid w:val="004570B7"/>
    <w:rsid w:val="00461AFF"/>
    <w:rsid w:val="00464E03"/>
    <w:rsid w:val="004655AF"/>
    <w:rsid w:val="00474B7C"/>
    <w:rsid w:val="00475C3F"/>
    <w:rsid w:val="00476B47"/>
    <w:rsid w:val="004813E1"/>
    <w:rsid w:val="00487C6A"/>
    <w:rsid w:val="00495F4F"/>
    <w:rsid w:val="00497DA4"/>
    <w:rsid w:val="004A1B44"/>
    <w:rsid w:val="004A2CAF"/>
    <w:rsid w:val="004A5692"/>
    <w:rsid w:val="004A6A85"/>
    <w:rsid w:val="004A6D18"/>
    <w:rsid w:val="004A74CE"/>
    <w:rsid w:val="004A7A73"/>
    <w:rsid w:val="004B145A"/>
    <w:rsid w:val="004B24D0"/>
    <w:rsid w:val="004B2849"/>
    <w:rsid w:val="004B2BBE"/>
    <w:rsid w:val="004B36F8"/>
    <w:rsid w:val="004C20A8"/>
    <w:rsid w:val="004C472A"/>
    <w:rsid w:val="004D3281"/>
    <w:rsid w:val="004E01D4"/>
    <w:rsid w:val="004F0C14"/>
    <w:rsid w:val="004F2BC1"/>
    <w:rsid w:val="004F3E0E"/>
    <w:rsid w:val="004F73A3"/>
    <w:rsid w:val="0050025F"/>
    <w:rsid w:val="00500F7D"/>
    <w:rsid w:val="00501DA9"/>
    <w:rsid w:val="00504766"/>
    <w:rsid w:val="00505206"/>
    <w:rsid w:val="0050523B"/>
    <w:rsid w:val="00505AE6"/>
    <w:rsid w:val="0050677B"/>
    <w:rsid w:val="00510401"/>
    <w:rsid w:val="00514EF1"/>
    <w:rsid w:val="00516559"/>
    <w:rsid w:val="00517F48"/>
    <w:rsid w:val="00522321"/>
    <w:rsid w:val="00523B4B"/>
    <w:rsid w:val="00524B9C"/>
    <w:rsid w:val="00526B77"/>
    <w:rsid w:val="00546AC4"/>
    <w:rsid w:val="00547ECC"/>
    <w:rsid w:val="00552824"/>
    <w:rsid w:val="005542CE"/>
    <w:rsid w:val="0056062F"/>
    <w:rsid w:val="00574DD5"/>
    <w:rsid w:val="00575C51"/>
    <w:rsid w:val="0057765F"/>
    <w:rsid w:val="0058292B"/>
    <w:rsid w:val="00582F76"/>
    <w:rsid w:val="005872F3"/>
    <w:rsid w:val="00590127"/>
    <w:rsid w:val="00591A34"/>
    <w:rsid w:val="00591CF3"/>
    <w:rsid w:val="00593ADB"/>
    <w:rsid w:val="00594164"/>
    <w:rsid w:val="00595193"/>
    <w:rsid w:val="005A0BBB"/>
    <w:rsid w:val="005B10AC"/>
    <w:rsid w:val="005B3110"/>
    <w:rsid w:val="005B6089"/>
    <w:rsid w:val="005C3975"/>
    <w:rsid w:val="005C49BF"/>
    <w:rsid w:val="005D722A"/>
    <w:rsid w:val="005E77FF"/>
    <w:rsid w:val="005F42F6"/>
    <w:rsid w:val="006018A3"/>
    <w:rsid w:val="0060539B"/>
    <w:rsid w:val="0060702D"/>
    <w:rsid w:val="00612DB1"/>
    <w:rsid w:val="006155C4"/>
    <w:rsid w:val="006179AE"/>
    <w:rsid w:val="00620396"/>
    <w:rsid w:val="0062292C"/>
    <w:rsid w:val="0062412A"/>
    <w:rsid w:val="00624FB6"/>
    <w:rsid w:val="00634842"/>
    <w:rsid w:val="0063602D"/>
    <w:rsid w:val="00636A08"/>
    <w:rsid w:val="0063752B"/>
    <w:rsid w:val="006407CE"/>
    <w:rsid w:val="006415FF"/>
    <w:rsid w:val="00641E60"/>
    <w:rsid w:val="00642E76"/>
    <w:rsid w:val="00652AC6"/>
    <w:rsid w:val="00653A8C"/>
    <w:rsid w:val="006559BD"/>
    <w:rsid w:val="00655BBB"/>
    <w:rsid w:val="00657467"/>
    <w:rsid w:val="00657DCA"/>
    <w:rsid w:val="00661309"/>
    <w:rsid w:val="00671BBA"/>
    <w:rsid w:val="00672660"/>
    <w:rsid w:val="00672E85"/>
    <w:rsid w:val="006742F8"/>
    <w:rsid w:val="00686429"/>
    <w:rsid w:val="006915B9"/>
    <w:rsid w:val="00691B0D"/>
    <w:rsid w:val="00693F93"/>
    <w:rsid w:val="006A2A86"/>
    <w:rsid w:val="006A65A7"/>
    <w:rsid w:val="006A7013"/>
    <w:rsid w:val="006A7848"/>
    <w:rsid w:val="006B0979"/>
    <w:rsid w:val="006B2C5E"/>
    <w:rsid w:val="006B38EF"/>
    <w:rsid w:val="006C241F"/>
    <w:rsid w:val="006C4E7E"/>
    <w:rsid w:val="006D1FCB"/>
    <w:rsid w:val="006D23FC"/>
    <w:rsid w:val="006D3334"/>
    <w:rsid w:val="006E1BAB"/>
    <w:rsid w:val="006E59A3"/>
    <w:rsid w:val="006E71CF"/>
    <w:rsid w:val="006E7D2C"/>
    <w:rsid w:val="006F0501"/>
    <w:rsid w:val="006F06ED"/>
    <w:rsid w:val="006F3E04"/>
    <w:rsid w:val="006F79FE"/>
    <w:rsid w:val="007028BD"/>
    <w:rsid w:val="00702C95"/>
    <w:rsid w:val="00703579"/>
    <w:rsid w:val="0070685F"/>
    <w:rsid w:val="0072277A"/>
    <w:rsid w:val="00722C84"/>
    <w:rsid w:val="00723481"/>
    <w:rsid w:val="0072370F"/>
    <w:rsid w:val="007265AE"/>
    <w:rsid w:val="00732B2D"/>
    <w:rsid w:val="00733D85"/>
    <w:rsid w:val="00735CB9"/>
    <w:rsid w:val="00736FA1"/>
    <w:rsid w:val="00744CC4"/>
    <w:rsid w:val="00754DE1"/>
    <w:rsid w:val="00757A3C"/>
    <w:rsid w:val="00760172"/>
    <w:rsid w:val="007621C0"/>
    <w:rsid w:val="00764E83"/>
    <w:rsid w:val="00767068"/>
    <w:rsid w:val="007671FF"/>
    <w:rsid w:val="00771432"/>
    <w:rsid w:val="007746D5"/>
    <w:rsid w:val="00775388"/>
    <w:rsid w:val="00776E7B"/>
    <w:rsid w:val="00782BF6"/>
    <w:rsid w:val="007912D8"/>
    <w:rsid w:val="007A159F"/>
    <w:rsid w:val="007B06F8"/>
    <w:rsid w:val="007B4235"/>
    <w:rsid w:val="007B69A2"/>
    <w:rsid w:val="007B7CE4"/>
    <w:rsid w:val="007D43B1"/>
    <w:rsid w:val="007D5AA6"/>
    <w:rsid w:val="007D5ED7"/>
    <w:rsid w:val="007D7281"/>
    <w:rsid w:val="007E1D7F"/>
    <w:rsid w:val="007E53FF"/>
    <w:rsid w:val="007F23E7"/>
    <w:rsid w:val="007F24EA"/>
    <w:rsid w:val="007F56F5"/>
    <w:rsid w:val="007F6211"/>
    <w:rsid w:val="008071B9"/>
    <w:rsid w:val="00807849"/>
    <w:rsid w:val="00814A94"/>
    <w:rsid w:val="008161CD"/>
    <w:rsid w:val="008226D8"/>
    <w:rsid w:val="00823845"/>
    <w:rsid w:val="00826267"/>
    <w:rsid w:val="008275B8"/>
    <w:rsid w:val="00830C0B"/>
    <w:rsid w:val="00833D46"/>
    <w:rsid w:val="00834B30"/>
    <w:rsid w:val="00840D22"/>
    <w:rsid w:val="008431ED"/>
    <w:rsid w:val="008434BA"/>
    <w:rsid w:val="008435F2"/>
    <w:rsid w:val="00844A9C"/>
    <w:rsid w:val="008515C4"/>
    <w:rsid w:val="00857726"/>
    <w:rsid w:val="0086096B"/>
    <w:rsid w:val="008615E9"/>
    <w:rsid w:val="00862631"/>
    <w:rsid w:val="00863322"/>
    <w:rsid w:val="00863F64"/>
    <w:rsid w:val="00871BE6"/>
    <w:rsid w:val="00872E79"/>
    <w:rsid w:val="0087315B"/>
    <w:rsid w:val="00875866"/>
    <w:rsid w:val="00881942"/>
    <w:rsid w:val="008842C2"/>
    <w:rsid w:val="008874DF"/>
    <w:rsid w:val="008917EC"/>
    <w:rsid w:val="0089346D"/>
    <w:rsid w:val="00894EB7"/>
    <w:rsid w:val="008A177F"/>
    <w:rsid w:val="008A1ACD"/>
    <w:rsid w:val="008A21C8"/>
    <w:rsid w:val="008A4A48"/>
    <w:rsid w:val="008B2817"/>
    <w:rsid w:val="008B31DD"/>
    <w:rsid w:val="008C60CF"/>
    <w:rsid w:val="008D23C3"/>
    <w:rsid w:val="008D779A"/>
    <w:rsid w:val="008E049F"/>
    <w:rsid w:val="008E28FB"/>
    <w:rsid w:val="008E3600"/>
    <w:rsid w:val="008E648A"/>
    <w:rsid w:val="008E6942"/>
    <w:rsid w:val="008F008E"/>
    <w:rsid w:val="008F1FEF"/>
    <w:rsid w:val="008F2FBD"/>
    <w:rsid w:val="008F37FB"/>
    <w:rsid w:val="008F4C62"/>
    <w:rsid w:val="008F5A2B"/>
    <w:rsid w:val="00902410"/>
    <w:rsid w:val="009041B2"/>
    <w:rsid w:val="0091363B"/>
    <w:rsid w:val="009138BC"/>
    <w:rsid w:val="00913A34"/>
    <w:rsid w:val="009167DE"/>
    <w:rsid w:val="009177AE"/>
    <w:rsid w:val="00917938"/>
    <w:rsid w:val="00922FF1"/>
    <w:rsid w:val="009230FD"/>
    <w:rsid w:val="009306E5"/>
    <w:rsid w:val="00931BC7"/>
    <w:rsid w:val="00935DCF"/>
    <w:rsid w:val="00937EF8"/>
    <w:rsid w:val="00940C29"/>
    <w:rsid w:val="0094270F"/>
    <w:rsid w:val="00942E78"/>
    <w:rsid w:val="00951D35"/>
    <w:rsid w:val="00951DD3"/>
    <w:rsid w:val="009549BF"/>
    <w:rsid w:val="009554AD"/>
    <w:rsid w:val="00963AEB"/>
    <w:rsid w:val="009646CB"/>
    <w:rsid w:val="009721B0"/>
    <w:rsid w:val="009756EC"/>
    <w:rsid w:val="0098205D"/>
    <w:rsid w:val="00984263"/>
    <w:rsid w:val="009908D2"/>
    <w:rsid w:val="00990C41"/>
    <w:rsid w:val="00992692"/>
    <w:rsid w:val="00992D2A"/>
    <w:rsid w:val="00992E4F"/>
    <w:rsid w:val="00994AB6"/>
    <w:rsid w:val="00994B61"/>
    <w:rsid w:val="009A0206"/>
    <w:rsid w:val="009A6C8E"/>
    <w:rsid w:val="009B0E0E"/>
    <w:rsid w:val="009B4523"/>
    <w:rsid w:val="009B4D50"/>
    <w:rsid w:val="009B72C2"/>
    <w:rsid w:val="009C1678"/>
    <w:rsid w:val="009C2F91"/>
    <w:rsid w:val="009C50B5"/>
    <w:rsid w:val="009D31AF"/>
    <w:rsid w:val="009D3BA5"/>
    <w:rsid w:val="009D4C33"/>
    <w:rsid w:val="009E6FA1"/>
    <w:rsid w:val="009F0E04"/>
    <w:rsid w:val="00A025AD"/>
    <w:rsid w:val="00A06979"/>
    <w:rsid w:val="00A12A38"/>
    <w:rsid w:val="00A14899"/>
    <w:rsid w:val="00A1517B"/>
    <w:rsid w:val="00A16E8D"/>
    <w:rsid w:val="00A17224"/>
    <w:rsid w:val="00A221AF"/>
    <w:rsid w:val="00A2781D"/>
    <w:rsid w:val="00A30394"/>
    <w:rsid w:val="00A3171A"/>
    <w:rsid w:val="00A32943"/>
    <w:rsid w:val="00A3718A"/>
    <w:rsid w:val="00A5205C"/>
    <w:rsid w:val="00A55DE2"/>
    <w:rsid w:val="00A6156C"/>
    <w:rsid w:val="00A6293B"/>
    <w:rsid w:val="00A64A99"/>
    <w:rsid w:val="00A670A9"/>
    <w:rsid w:val="00A70D7F"/>
    <w:rsid w:val="00A81E0E"/>
    <w:rsid w:val="00A85A0A"/>
    <w:rsid w:val="00A85AE4"/>
    <w:rsid w:val="00A87DDE"/>
    <w:rsid w:val="00AA23EB"/>
    <w:rsid w:val="00AA4152"/>
    <w:rsid w:val="00AA4E4F"/>
    <w:rsid w:val="00AA5958"/>
    <w:rsid w:val="00AA5A85"/>
    <w:rsid w:val="00AB2D14"/>
    <w:rsid w:val="00AB2FD8"/>
    <w:rsid w:val="00AC2FCD"/>
    <w:rsid w:val="00AC58F2"/>
    <w:rsid w:val="00AC5A74"/>
    <w:rsid w:val="00AC7BAB"/>
    <w:rsid w:val="00AD07B8"/>
    <w:rsid w:val="00AD224D"/>
    <w:rsid w:val="00AE0FC1"/>
    <w:rsid w:val="00AE157A"/>
    <w:rsid w:val="00AE36D4"/>
    <w:rsid w:val="00AE612A"/>
    <w:rsid w:val="00AE6255"/>
    <w:rsid w:val="00AE71D5"/>
    <w:rsid w:val="00AE74C9"/>
    <w:rsid w:val="00AE7C99"/>
    <w:rsid w:val="00AF1CCE"/>
    <w:rsid w:val="00AF4D8C"/>
    <w:rsid w:val="00AF6BFE"/>
    <w:rsid w:val="00AF7B6B"/>
    <w:rsid w:val="00B01796"/>
    <w:rsid w:val="00B10B4E"/>
    <w:rsid w:val="00B13809"/>
    <w:rsid w:val="00B15917"/>
    <w:rsid w:val="00B21DC6"/>
    <w:rsid w:val="00B21E0D"/>
    <w:rsid w:val="00B259CE"/>
    <w:rsid w:val="00B26276"/>
    <w:rsid w:val="00B33451"/>
    <w:rsid w:val="00B33767"/>
    <w:rsid w:val="00B33D37"/>
    <w:rsid w:val="00B34724"/>
    <w:rsid w:val="00B36845"/>
    <w:rsid w:val="00B4707E"/>
    <w:rsid w:val="00B47597"/>
    <w:rsid w:val="00B55B35"/>
    <w:rsid w:val="00B55C62"/>
    <w:rsid w:val="00B560E3"/>
    <w:rsid w:val="00B56C40"/>
    <w:rsid w:val="00B6088F"/>
    <w:rsid w:val="00B644EE"/>
    <w:rsid w:val="00B6526A"/>
    <w:rsid w:val="00B65B41"/>
    <w:rsid w:val="00B70BE9"/>
    <w:rsid w:val="00B76EA3"/>
    <w:rsid w:val="00B8028B"/>
    <w:rsid w:val="00B80EC1"/>
    <w:rsid w:val="00B84FAD"/>
    <w:rsid w:val="00B90894"/>
    <w:rsid w:val="00B90AE9"/>
    <w:rsid w:val="00BA396C"/>
    <w:rsid w:val="00BA5019"/>
    <w:rsid w:val="00BB1E33"/>
    <w:rsid w:val="00BB6846"/>
    <w:rsid w:val="00BB6EB1"/>
    <w:rsid w:val="00BB7368"/>
    <w:rsid w:val="00BC004B"/>
    <w:rsid w:val="00BC246A"/>
    <w:rsid w:val="00BC6A1C"/>
    <w:rsid w:val="00BC7812"/>
    <w:rsid w:val="00BD077B"/>
    <w:rsid w:val="00BD3033"/>
    <w:rsid w:val="00BD4D83"/>
    <w:rsid w:val="00BE0CAA"/>
    <w:rsid w:val="00BF1962"/>
    <w:rsid w:val="00BF5E35"/>
    <w:rsid w:val="00C00823"/>
    <w:rsid w:val="00C02ACC"/>
    <w:rsid w:val="00C06462"/>
    <w:rsid w:val="00C107D4"/>
    <w:rsid w:val="00C10D8C"/>
    <w:rsid w:val="00C113B1"/>
    <w:rsid w:val="00C116F5"/>
    <w:rsid w:val="00C14450"/>
    <w:rsid w:val="00C163A4"/>
    <w:rsid w:val="00C25A3C"/>
    <w:rsid w:val="00C275A6"/>
    <w:rsid w:val="00C32CBB"/>
    <w:rsid w:val="00C413B1"/>
    <w:rsid w:val="00C431EA"/>
    <w:rsid w:val="00C54E26"/>
    <w:rsid w:val="00C70B9B"/>
    <w:rsid w:val="00C72A5A"/>
    <w:rsid w:val="00C746B4"/>
    <w:rsid w:val="00C74908"/>
    <w:rsid w:val="00C759E6"/>
    <w:rsid w:val="00C76EE8"/>
    <w:rsid w:val="00C801FD"/>
    <w:rsid w:val="00C81AED"/>
    <w:rsid w:val="00C81E04"/>
    <w:rsid w:val="00C82D1D"/>
    <w:rsid w:val="00C849DC"/>
    <w:rsid w:val="00C85076"/>
    <w:rsid w:val="00C85C0F"/>
    <w:rsid w:val="00C9135D"/>
    <w:rsid w:val="00C96A75"/>
    <w:rsid w:val="00CB22BA"/>
    <w:rsid w:val="00CC05C9"/>
    <w:rsid w:val="00CC2B7C"/>
    <w:rsid w:val="00CC6E90"/>
    <w:rsid w:val="00CD2079"/>
    <w:rsid w:val="00CD2DA2"/>
    <w:rsid w:val="00CD5051"/>
    <w:rsid w:val="00CE0605"/>
    <w:rsid w:val="00CE2490"/>
    <w:rsid w:val="00CE412A"/>
    <w:rsid w:val="00CE45EF"/>
    <w:rsid w:val="00CF02F2"/>
    <w:rsid w:val="00CF0A11"/>
    <w:rsid w:val="00CF1AA1"/>
    <w:rsid w:val="00CF2D5D"/>
    <w:rsid w:val="00CF45DA"/>
    <w:rsid w:val="00D00219"/>
    <w:rsid w:val="00D021AC"/>
    <w:rsid w:val="00D02A6D"/>
    <w:rsid w:val="00D03067"/>
    <w:rsid w:val="00D078C7"/>
    <w:rsid w:val="00D108B6"/>
    <w:rsid w:val="00D111B8"/>
    <w:rsid w:val="00D2042C"/>
    <w:rsid w:val="00D274BE"/>
    <w:rsid w:val="00D32DFA"/>
    <w:rsid w:val="00D3382C"/>
    <w:rsid w:val="00D42046"/>
    <w:rsid w:val="00D43128"/>
    <w:rsid w:val="00D50232"/>
    <w:rsid w:val="00D56814"/>
    <w:rsid w:val="00D601B1"/>
    <w:rsid w:val="00D672EF"/>
    <w:rsid w:val="00D73AC5"/>
    <w:rsid w:val="00D746CC"/>
    <w:rsid w:val="00D7487D"/>
    <w:rsid w:val="00D7678A"/>
    <w:rsid w:val="00D80B77"/>
    <w:rsid w:val="00D81199"/>
    <w:rsid w:val="00D83795"/>
    <w:rsid w:val="00D90BE5"/>
    <w:rsid w:val="00D91B90"/>
    <w:rsid w:val="00D94747"/>
    <w:rsid w:val="00D9556F"/>
    <w:rsid w:val="00DA0A12"/>
    <w:rsid w:val="00DA0F6F"/>
    <w:rsid w:val="00DA24BF"/>
    <w:rsid w:val="00DA6FB8"/>
    <w:rsid w:val="00DA7C59"/>
    <w:rsid w:val="00DA7DEE"/>
    <w:rsid w:val="00DB128B"/>
    <w:rsid w:val="00DB2A01"/>
    <w:rsid w:val="00DB78C3"/>
    <w:rsid w:val="00DC0F7A"/>
    <w:rsid w:val="00DC4654"/>
    <w:rsid w:val="00DD0A9C"/>
    <w:rsid w:val="00DD2C65"/>
    <w:rsid w:val="00DD3A3B"/>
    <w:rsid w:val="00DD4477"/>
    <w:rsid w:val="00DD5931"/>
    <w:rsid w:val="00DD6D92"/>
    <w:rsid w:val="00DE1D7B"/>
    <w:rsid w:val="00DE5B09"/>
    <w:rsid w:val="00DE7D95"/>
    <w:rsid w:val="00DF1555"/>
    <w:rsid w:val="00DF218F"/>
    <w:rsid w:val="00DF6762"/>
    <w:rsid w:val="00E029E2"/>
    <w:rsid w:val="00E02D51"/>
    <w:rsid w:val="00E04A2B"/>
    <w:rsid w:val="00E14BA1"/>
    <w:rsid w:val="00E20B8D"/>
    <w:rsid w:val="00E24F70"/>
    <w:rsid w:val="00E24FF9"/>
    <w:rsid w:val="00E27906"/>
    <w:rsid w:val="00E30B80"/>
    <w:rsid w:val="00E30F87"/>
    <w:rsid w:val="00E322D4"/>
    <w:rsid w:val="00E371E5"/>
    <w:rsid w:val="00E405E5"/>
    <w:rsid w:val="00E4173A"/>
    <w:rsid w:val="00E469B9"/>
    <w:rsid w:val="00E56BDE"/>
    <w:rsid w:val="00E57064"/>
    <w:rsid w:val="00E60873"/>
    <w:rsid w:val="00E62480"/>
    <w:rsid w:val="00E626D3"/>
    <w:rsid w:val="00E64657"/>
    <w:rsid w:val="00E65DB1"/>
    <w:rsid w:val="00E71900"/>
    <w:rsid w:val="00E71ED4"/>
    <w:rsid w:val="00E72863"/>
    <w:rsid w:val="00E72F13"/>
    <w:rsid w:val="00E75F21"/>
    <w:rsid w:val="00E80629"/>
    <w:rsid w:val="00E90C8C"/>
    <w:rsid w:val="00E97C4E"/>
    <w:rsid w:val="00EA0E76"/>
    <w:rsid w:val="00EA166A"/>
    <w:rsid w:val="00EA43A8"/>
    <w:rsid w:val="00EA5BF7"/>
    <w:rsid w:val="00EB1645"/>
    <w:rsid w:val="00EB17CB"/>
    <w:rsid w:val="00EB2860"/>
    <w:rsid w:val="00EB341B"/>
    <w:rsid w:val="00EB6EF1"/>
    <w:rsid w:val="00ED0E32"/>
    <w:rsid w:val="00ED3A6C"/>
    <w:rsid w:val="00EE0689"/>
    <w:rsid w:val="00EE4576"/>
    <w:rsid w:val="00EE565C"/>
    <w:rsid w:val="00EE6671"/>
    <w:rsid w:val="00EF1AE4"/>
    <w:rsid w:val="00EF215D"/>
    <w:rsid w:val="00EF2946"/>
    <w:rsid w:val="00EF403D"/>
    <w:rsid w:val="00EF4506"/>
    <w:rsid w:val="00EF4D66"/>
    <w:rsid w:val="00F13579"/>
    <w:rsid w:val="00F13591"/>
    <w:rsid w:val="00F168DC"/>
    <w:rsid w:val="00F17B67"/>
    <w:rsid w:val="00F24C21"/>
    <w:rsid w:val="00F254F7"/>
    <w:rsid w:val="00F259E0"/>
    <w:rsid w:val="00F26346"/>
    <w:rsid w:val="00F454D0"/>
    <w:rsid w:val="00F46759"/>
    <w:rsid w:val="00F50687"/>
    <w:rsid w:val="00F50E93"/>
    <w:rsid w:val="00F66BE3"/>
    <w:rsid w:val="00F67D68"/>
    <w:rsid w:val="00F721F0"/>
    <w:rsid w:val="00F75389"/>
    <w:rsid w:val="00F77824"/>
    <w:rsid w:val="00F93E26"/>
    <w:rsid w:val="00FA0E45"/>
    <w:rsid w:val="00FA10DB"/>
    <w:rsid w:val="00FA1DDA"/>
    <w:rsid w:val="00FA2398"/>
    <w:rsid w:val="00FA48EA"/>
    <w:rsid w:val="00FA6885"/>
    <w:rsid w:val="00FB6B51"/>
    <w:rsid w:val="00FB79D7"/>
    <w:rsid w:val="00FC048E"/>
    <w:rsid w:val="00FC4D64"/>
    <w:rsid w:val="00FC7EAA"/>
    <w:rsid w:val="00FD04DC"/>
    <w:rsid w:val="00FD4845"/>
    <w:rsid w:val="00FD4895"/>
    <w:rsid w:val="00FE27C8"/>
    <w:rsid w:val="00FE4471"/>
    <w:rsid w:val="00FE5D6F"/>
    <w:rsid w:val="00FE6135"/>
    <w:rsid w:val="00FF1CBA"/>
    <w:rsid w:val="00FF1FA1"/>
    <w:rsid w:val="00FF2F8A"/>
    <w:rsid w:val="00FF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1"/>
    </o:shapelayout>
  </w:shapeDefaults>
  <w:decimalSymbol w:val=","/>
  <w:listSeparator w:val=";"/>
  <w14:docId w14:val="0C9A5347"/>
  <w15:docId w15:val="{D08D8682-47B8-4F84-973C-7C35FAE94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новая страница,íîâàÿ ñòðàíèöà,Заголовок 1 Знак Знак Знак Знак"/>
    <w:basedOn w:val="a"/>
    <w:next w:val="a"/>
    <w:link w:val="10"/>
    <w:qFormat/>
    <w:rsid w:val="0086096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Подраздел"/>
    <w:basedOn w:val="a"/>
    <w:next w:val="a"/>
    <w:link w:val="20"/>
    <w:qFormat/>
    <w:rsid w:val="0086096B"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/>
      <w:iCs/>
      <w:sz w:val="28"/>
      <w:szCs w:val="28"/>
      <w:lang w:eastAsia="ja-JP"/>
    </w:rPr>
  </w:style>
  <w:style w:type="paragraph" w:styleId="3">
    <w:name w:val="heading 3"/>
    <w:aliases w:val="h3 sub heading,C Sub-Sub/Italic,13 Sub-Sub/Italic,h3, Знак,OG Heading 3"/>
    <w:basedOn w:val="a"/>
    <w:next w:val="a"/>
    <w:link w:val="30"/>
    <w:qFormat/>
    <w:rsid w:val="0086096B"/>
    <w:pPr>
      <w:keepNext/>
      <w:spacing w:before="240" w:after="60" w:line="360" w:lineRule="auto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1F2A6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2B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F2BC1"/>
  </w:style>
  <w:style w:type="paragraph" w:styleId="a5">
    <w:name w:val="footer"/>
    <w:basedOn w:val="a"/>
    <w:link w:val="a6"/>
    <w:unhideWhenUsed/>
    <w:rsid w:val="004F2B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F2BC1"/>
  </w:style>
  <w:style w:type="character" w:styleId="a7">
    <w:name w:val="Hyperlink"/>
    <w:rsid w:val="004F2BC1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F2BC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2BC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page number"/>
    <w:basedOn w:val="a0"/>
    <w:rsid w:val="008161CD"/>
  </w:style>
  <w:style w:type="paragraph" w:styleId="ab">
    <w:name w:val="Body Text"/>
    <w:basedOn w:val="a"/>
    <w:link w:val="ac"/>
    <w:rsid w:val="008161CD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816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No Spacing"/>
    <w:uiPriority w:val="1"/>
    <w:qFormat/>
    <w:rsid w:val="008161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rsid w:val="00FC7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Document Map"/>
    <w:basedOn w:val="a"/>
    <w:link w:val="af0"/>
    <w:uiPriority w:val="99"/>
    <w:semiHidden/>
    <w:unhideWhenUsed/>
    <w:rsid w:val="0086096B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86096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aliases w:val="новая страница Знак,íîâàÿ ñòðàíèöà Знак,Заголовок 1 Знак Знак Знак Знак Знак"/>
    <w:basedOn w:val="a0"/>
    <w:link w:val="1"/>
    <w:rsid w:val="0086096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Подраздел Знак"/>
    <w:basedOn w:val="a0"/>
    <w:link w:val="2"/>
    <w:rsid w:val="0086096B"/>
    <w:rPr>
      <w:rFonts w:ascii="Arial" w:eastAsia="MS Mincho" w:hAnsi="Arial" w:cs="Arial"/>
      <w:b/>
      <w:bCs/>
      <w:i/>
      <w:iCs/>
      <w:sz w:val="28"/>
      <w:szCs w:val="28"/>
      <w:lang w:eastAsia="ja-JP"/>
    </w:rPr>
  </w:style>
  <w:style w:type="character" w:customStyle="1" w:styleId="30">
    <w:name w:val="Заголовок 3 Знак"/>
    <w:aliases w:val="h3 sub heading Знак,C Sub-Sub/Italic Знак,13 Sub-Sub/Italic Знак,h3 Знак, Знак Знак,OG Heading 3 Знак"/>
    <w:basedOn w:val="a0"/>
    <w:link w:val="3"/>
    <w:rsid w:val="0086096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badge1">
    <w:name w:val="badge1"/>
    <w:basedOn w:val="a0"/>
    <w:rsid w:val="00EF403D"/>
    <w:rPr>
      <w:b/>
      <w:bCs/>
      <w:color w:val="FFFFFF"/>
      <w:sz w:val="14"/>
      <w:szCs w:val="14"/>
      <w:shd w:val="clear" w:color="auto" w:fill="CCCCCC"/>
      <w:vertAlign w:val="baseline"/>
    </w:rPr>
  </w:style>
  <w:style w:type="character" w:customStyle="1" w:styleId="time3">
    <w:name w:val="time3"/>
    <w:basedOn w:val="a0"/>
    <w:rsid w:val="00EF403D"/>
    <w:rPr>
      <w:color w:val="999999"/>
    </w:rPr>
  </w:style>
  <w:style w:type="paragraph" w:styleId="af1">
    <w:name w:val="List Paragraph"/>
    <w:basedOn w:val="a"/>
    <w:uiPriority w:val="34"/>
    <w:qFormat/>
    <w:rsid w:val="0029495B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1F2A6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f2">
    <w:name w:val="Placeholder Text"/>
    <w:basedOn w:val="a0"/>
    <w:uiPriority w:val="99"/>
    <w:semiHidden/>
    <w:rsid w:val="006B0979"/>
    <w:rPr>
      <w:color w:val="808080"/>
    </w:rPr>
  </w:style>
  <w:style w:type="paragraph" w:styleId="af3">
    <w:name w:val="Normal (Web)"/>
    <w:basedOn w:val="a"/>
    <w:uiPriority w:val="99"/>
    <w:semiHidden/>
    <w:unhideWhenUsed/>
    <w:rsid w:val="002725B5"/>
    <w:pPr>
      <w:spacing w:before="100" w:beforeAutospacing="1" w:after="100" w:afterAutospacing="1"/>
    </w:pPr>
  </w:style>
  <w:style w:type="character" w:styleId="af4">
    <w:name w:val="Strong"/>
    <w:basedOn w:val="a0"/>
    <w:uiPriority w:val="22"/>
    <w:qFormat/>
    <w:rsid w:val="002725B5"/>
    <w:rPr>
      <w:b/>
      <w:bCs/>
    </w:rPr>
  </w:style>
  <w:style w:type="paragraph" w:styleId="af5">
    <w:name w:val="footnote text"/>
    <w:basedOn w:val="a"/>
    <w:link w:val="af6"/>
    <w:rsid w:val="00833D46"/>
    <w:rPr>
      <w:sz w:val="20"/>
      <w:szCs w:val="20"/>
    </w:rPr>
  </w:style>
  <w:style w:type="character" w:customStyle="1" w:styleId="af6">
    <w:name w:val="Текст сноски Знак"/>
    <w:basedOn w:val="a0"/>
    <w:link w:val="af5"/>
    <w:rsid w:val="00833D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basedOn w:val="a0"/>
    <w:rsid w:val="00833D46"/>
    <w:rPr>
      <w:vertAlign w:val="superscript"/>
    </w:rPr>
  </w:style>
  <w:style w:type="character" w:styleId="af8">
    <w:name w:val="annotation reference"/>
    <w:rsid w:val="002C08F9"/>
    <w:rPr>
      <w:sz w:val="16"/>
      <w:szCs w:val="16"/>
    </w:rPr>
  </w:style>
  <w:style w:type="paragraph" w:styleId="af9">
    <w:name w:val="annotation text"/>
    <w:basedOn w:val="a"/>
    <w:link w:val="afa"/>
    <w:rsid w:val="002C08F9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rsid w:val="002C08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013EF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Title">
    <w:name w:val="ConsPlusTitle"/>
    <w:rsid w:val="00582F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54D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74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975979">
                  <w:marLeft w:val="0"/>
                  <w:marRight w:val="0"/>
                  <w:marTop w:val="0"/>
                  <w:marBottom w:val="1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18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7184">
                          <w:marLeft w:val="0"/>
                          <w:marRight w:val="0"/>
                          <w:marTop w:val="0"/>
                          <w:marBottom w:val="1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144259">
                              <w:marLeft w:val="0"/>
                              <w:marRight w:val="0"/>
                              <w:marTop w:val="0"/>
                              <w:marBottom w:val="2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448789">
                                  <w:marLeft w:val="0"/>
                                  <w:marRight w:val="0"/>
                                  <w:marTop w:val="0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207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5856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4898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2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44;&#1086;&#1082;&#1091;&#1084;&#1077;&#1085;&#1090;&#1099;\&#1052;&#1077;&#1085;&#1076;&#1077;&#1083;&#1077;&#1077;&#1074;&#1089;&#1082;&#1072;&#1103;%20&#1056;&#1044;\&#1046;&#1080;&#1074;&#1091;&#1095;&#1077;&#1089;&#1090;&#1100;%20&#1087;&#1086;%20&#1055;&#1044;%20&#1076;&#1086;&#1087;.%20&#1088;&#1072;&#1073;&#1086;&#1090;&#1072;&#1084;%20645-06\&#1096;&#1072;&#1073;&#1083;&#1086;&#1085;&#1099;\&#1064;&#1072;&#1073;&#1083;&#1086;&#1085;%20&#1055;&#104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EFB40-7E4E-4CC2-AC94-05FE33F49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ПЗ.dotx</Template>
  <TotalTime>331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t_lipkalova</dc:creator>
  <cp:lastModifiedBy>ddx1</cp:lastModifiedBy>
  <cp:revision>53</cp:revision>
  <cp:lastPrinted>2013-10-09T12:15:00Z</cp:lastPrinted>
  <dcterms:created xsi:type="dcterms:W3CDTF">2013-07-24T11:57:00Z</dcterms:created>
  <dcterms:modified xsi:type="dcterms:W3CDTF">2017-02-08T06:07:00Z</dcterms:modified>
</cp:coreProperties>
</file>